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C0EC5E"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032BE6">
        <w:rPr>
          <w:b/>
          <w:i/>
          <w:noProof/>
          <w:sz w:val="28"/>
        </w:rPr>
        <w:t>R5-22</w:t>
      </w:r>
      <w:r w:rsidR="00F80B44">
        <w:rPr>
          <w:b/>
          <w:i/>
          <w:noProof/>
          <w:sz w:val="28"/>
        </w:rPr>
        <w:t>6953</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34670" w:rsidR="001E41F3" w:rsidRPr="00410371" w:rsidRDefault="00032BE6" w:rsidP="008E3A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BD5D1F">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085B5" w:rsidR="001E41F3" w:rsidRPr="00410371" w:rsidRDefault="00F80B44" w:rsidP="00547111">
            <w:pPr>
              <w:pStyle w:val="CRCoverPage"/>
              <w:spacing w:after="0"/>
              <w:rPr>
                <w:noProof/>
                <w:lang w:eastAsia="zh-CN"/>
              </w:rPr>
            </w:pPr>
            <w:r w:rsidRPr="00F80B44">
              <w:rPr>
                <w:b/>
                <w:noProof/>
                <w:sz w:val="28"/>
              </w:rPr>
              <w:t>3324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25BB9" w:rsidR="001E41F3" w:rsidRPr="00410371" w:rsidRDefault="00032BE6" w:rsidP="00BD5D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A93">
              <w:rPr>
                <w:b/>
                <w:noProof/>
                <w:sz w:val="28"/>
              </w:rPr>
              <w:t>17</w:t>
            </w:r>
            <w:r>
              <w:rPr>
                <w:b/>
                <w:noProof/>
                <w:sz w:val="28"/>
              </w:rPr>
              <w:t>.</w:t>
            </w:r>
            <w:r w:rsidR="00BD5D1F">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79587" w:rsidR="001E41F3" w:rsidRDefault="003B7525" w:rsidP="002805E0">
            <w:pPr>
              <w:pStyle w:val="CRCoverPage"/>
              <w:spacing w:after="0"/>
              <w:ind w:left="100"/>
              <w:rPr>
                <w:noProof/>
              </w:rPr>
            </w:pPr>
            <w:r w:rsidRPr="003B7525">
              <w:rPr>
                <w:noProof/>
              </w:rPr>
              <w:t>Correction to NR RACS test case 9.1.9.1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A70E" w:rsidR="001E41F3" w:rsidRDefault="00BD5D1F">
            <w:pPr>
              <w:pStyle w:val="CRCoverPage"/>
              <w:spacing w:after="0"/>
              <w:ind w:left="100"/>
              <w:rPr>
                <w:noProof/>
              </w:rPr>
            </w:pPr>
            <w:r w:rsidRPr="00BD5D1F">
              <w:rPr>
                <w:noProof/>
                <w:lang w:eastAsia="zh-CN"/>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8FC0" w14:textId="7B1A97B3" w:rsidR="00D17A4E" w:rsidRDefault="00351424" w:rsidP="00D17A4E">
            <w:pPr>
              <w:pStyle w:val="CRCoverPage"/>
              <w:spacing w:after="0"/>
              <w:rPr>
                <w:lang w:eastAsia="zh-CN"/>
              </w:rPr>
            </w:pPr>
            <w:r>
              <w:rPr>
                <w:rFonts w:hint="eastAsia"/>
                <w:noProof/>
                <w:lang w:eastAsia="zh-CN"/>
              </w:rPr>
              <w:t>A</w:t>
            </w:r>
            <w:r>
              <w:rPr>
                <w:noProof/>
                <w:lang w:eastAsia="zh-CN"/>
              </w:rPr>
              <w:t>s defined in TS24.</w:t>
            </w:r>
            <w:r w:rsidR="00BD5D1F">
              <w:rPr>
                <w:noProof/>
                <w:lang w:eastAsia="zh-CN"/>
              </w:rPr>
              <w:t>5</w:t>
            </w:r>
            <w:r>
              <w:rPr>
                <w:noProof/>
                <w:lang w:eastAsia="zh-CN"/>
              </w:rPr>
              <w:t>01,</w:t>
            </w:r>
            <w:r w:rsidRPr="00FC3093">
              <w:t xml:space="preserve"> UE radio capability ID</w:t>
            </w:r>
            <w:r>
              <w:t xml:space="preserve"> should be coded in octets, </w:t>
            </w:r>
            <w:r w:rsidRPr="00351424">
              <w:rPr>
                <w:rFonts w:hint="eastAsia"/>
              </w:rPr>
              <w:t>‘</w:t>
            </w:r>
            <w:r w:rsidRPr="00351424">
              <w:t>01000000000020’</w:t>
            </w:r>
            <w:r>
              <w:t xml:space="preserve">O </w:t>
            </w:r>
            <w:r w:rsidR="00D17A4E">
              <w:t xml:space="preserve">is the correct value for </w:t>
            </w:r>
            <w:r w:rsidR="00D17A4E">
              <w:rPr>
                <w:lang w:eastAsia="zh-CN"/>
              </w:rPr>
              <w:t>“Type Field (TF): 1</w:t>
            </w:r>
          </w:p>
          <w:p w14:paraId="708AA7DE" w14:textId="5471EC4A" w:rsidR="00D17A4E" w:rsidRPr="00D17A4E" w:rsidRDefault="00D17A4E" w:rsidP="00D17A4E">
            <w:pPr>
              <w:pStyle w:val="CRCoverPage"/>
              <w:spacing w:after="0"/>
            </w:pPr>
            <w:r>
              <w:rPr>
                <w:lang w:eastAsia="zh-CN"/>
              </w:rPr>
              <w:t>Version ID: 00</w:t>
            </w:r>
            <w:r>
              <w:rPr>
                <w:rFonts w:hint="eastAsia"/>
                <w:lang w:eastAsia="zh-CN"/>
              </w:rPr>
              <w:t xml:space="preserve"> </w:t>
            </w:r>
            <w:r>
              <w:rPr>
                <w:lang w:eastAsia="zh-CN"/>
              </w:rPr>
              <w:t>Radio Configuration Identifier (RCI): 000000000001”, instead of ‘</w:t>
            </w:r>
            <w:r w:rsidRPr="00351424">
              <w:t>01000000000020’</w:t>
            </w:r>
            <w:r>
              <w:t xml:space="preserve">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29D5" w:rsidR="001D3413" w:rsidRDefault="00351424" w:rsidP="00C307B7">
            <w:pPr>
              <w:pStyle w:val="CRCoverPage"/>
              <w:spacing w:after="0"/>
              <w:rPr>
                <w:noProof/>
              </w:rPr>
            </w:pPr>
            <w:r>
              <w:rPr>
                <w:noProof/>
                <w:lang w:eastAsia="zh-CN"/>
              </w:rPr>
              <w:t xml:space="preserve">Changed all </w:t>
            </w:r>
            <w:r w:rsidRPr="00FC3093">
              <w:t>UE radio capability ID</w:t>
            </w:r>
            <w:r>
              <w:t xml:space="preserve"> from </w:t>
            </w:r>
            <w:r>
              <w:rPr>
                <w:lang w:eastAsia="zh-CN"/>
              </w:rPr>
              <w:t>‘</w:t>
            </w:r>
            <w:r w:rsidRPr="00351424">
              <w:t>XXXXXXXXXXXXXX’</w:t>
            </w:r>
            <w:r>
              <w:t>H to ‘</w:t>
            </w:r>
            <w:r w:rsidRPr="00351424">
              <w:t>XXXXXXXXXXXXXX’</w:t>
            </w:r>
            <w:r>
              <w: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CC48E" w:rsidR="00351424" w:rsidRDefault="00351424" w:rsidP="00C307B7">
            <w:pPr>
              <w:pStyle w:val="CRCoverPage"/>
              <w:spacing w:after="0"/>
              <w:rPr>
                <w:noProof/>
                <w:lang w:eastAsia="zh-CN"/>
              </w:rPr>
            </w:pPr>
            <w:r>
              <w:rPr>
                <w:noProof/>
                <w:lang w:eastAsia="zh-CN"/>
              </w:rPr>
              <w:t>The 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A069F" w:rsidR="001E41F3" w:rsidRDefault="00BD5D1F">
            <w:pPr>
              <w:pStyle w:val="CRCoverPage"/>
              <w:spacing w:after="0"/>
              <w:ind w:left="100"/>
              <w:rPr>
                <w:noProof/>
              </w:rPr>
            </w:pPr>
            <w:r>
              <w:rPr>
                <w:noProof/>
              </w:rPr>
              <w:t>9.1.9.1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4C05B9" w14:textId="2D564915" w:rsidR="008E3A93" w:rsidRDefault="00A35A4C" w:rsidP="00844886">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bookmarkEnd w:id="2"/>
      <w:bookmarkEnd w:id="3"/>
      <w:bookmarkEnd w:id="4"/>
      <w:bookmarkEnd w:id="5"/>
    </w:p>
    <w:p w14:paraId="35DDDFA9" w14:textId="77777777" w:rsidR="00844886" w:rsidRPr="00F511A5" w:rsidRDefault="00844886" w:rsidP="00844886">
      <w:pPr>
        <w:pStyle w:val="4"/>
      </w:pPr>
      <w:r w:rsidRPr="00F511A5">
        <w:t>9.1.9.1</w:t>
      </w:r>
      <w:r w:rsidRPr="00F511A5">
        <w:tab/>
        <w:t>RACS / Network assigned UE radio capability ID</w:t>
      </w:r>
    </w:p>
    <w:p w14:paraId="1BDA1928" w14:textId="77777777" w:rsidR="00844886" w:rsidRPr="00F511A5" w:rsidRDefault="00844886" w:rsidP="00844886">
      <w:pPr>
        <w:pStyle w:val="H6"/>
        <w:rPr>
          <w:lang w:eastAsia="x-none"/>
        </w:rPr>
      </w:pPr>
      <w:r w:rsidRPr="00F511A5">
        <w:t>9.1.9.1.1</w:t>
      </w:r>
      <w:r w:rsidRPr="00F511A5">
        <w:tab/>
        <w:t>Test Purpose (TP)</w:t>
      </w:r>
    </w:p>
    <w:p w14:paraId="1903E74E" w14:textId="77777777" w:rsidR="00844886" w:rsidRPr="00F511A5" w:rsidRDefault="00844886" w:rsidP="00844886">
      <w:pPr>
        <w:pStyle w:val="H6"/>
        <w:rPr>
          <w:rFonts w:cs="Arial"/>
        </w:rPr>
      </w:pPr>
      <w:r w:rsidRPr="00F511A5">
        <w:rPr>
          <w:rFonts w:cs="Arial"/>
        </w:rPr>
        <w:t>(1)</w:t>
      </w:r>
    </w:p>
    <w:p w14:paraId="45CD51A9" w14:textId="77777777" w:rsidR="00844886" w:rsidRPr="00F511A5" w:rsidRDefault="00844886" w:rsidP="00844886">
      <w:pPr>
        <w:pStyle w:val="PL"/>
        <w:rPr>
          <w:noProof w:val="0"/>
        </w:rPr>
      </w:pPr>
      <w:proofErr w:type="gramStart"/>
      <w:r w:rsidRPr="00F511A5">
        <w:rPr>
          <w:b/>
          <w:noProof w:val="0"/>
        </w:rPr>
        <w:t>with</w:t>
      </w:r>
      <w:proofErr w:type="gramEnd"/>
      <w:r w:rsidRPr="00F511A5">
        <w:rPr>
          <w:noProof w:val="0"/>
        </w:rPr>
        <w:t xml:space="preserve"> { UE is switched on and the UE has an applicable UE radio capability ID for the current UE radio configuration for the selected network }</w:t>
      </w:r>
    </w:p>
    <w:p w14:paraId="70C28E51" w14:textId="77777777" w:rsidR="00844886" w:rsidRPr="00F511A5" w:rsidRDefault="00844886" w:rsidP="00844886">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72DAB607" w14:textId="77777777" w:rsidR="00844886" w:rsidRPr="00F511A5" w:rsidRDefault="00844886" w:rsidP="00844886">
      <w:pPr>
        <w:pStyle w:val="PL"/>
        <w:rPr>
          <w:noProof w:val="0"/>
        </w:rPr>
      </w:pPr>
      <w:r w:rsidRPr="00F511A5">
        <w:rPr>
          <w:noProof w:val="0"/>
        </w:rPr>
        <w:t xml:space="preserve"> </w:t>
      </w:r>
      <w:r w:rsidRPr="00F511A5">
        <w:rPr>
          <w:b/>
          <w:noProof w:val="0"/>
        </w:rPr>
        <w:t xml:space="preserve"> </w:t>
      </w:r>
      <w:proofErr w:type="gramStart"/>
      <w:r w:rsidRPr="00F511A5">
        <w:rPr>
          <w:b/>
          <w:noProof w:val="0"/>
        </w:rPr>
        <w:t>when</w:t>
      </w:r>
      <w:proofErr w:type="gramEnd"/>
      <w:r w:rsidRPr="00F511A5">
        <w:rPr>
          <w:noProof w:val="0"/>
        </w:rPr>
        <w:t xml:space="preserve"> { the UE performs an initial registration procedure }</w:t>
      </w:r>
    </w:p>
    <w:p w14:paraId="4B862D71" w14:textId="77777777" w:rsidR="00844886" w:rsidRPr="00F511A5" w:rsidRDefault="00844886" w:rsidP="00844886">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the UE includes the UE radio capability ID in the REGISTRATION REQUEST message }</w:t>
      </w:r>
    </w:p>
    <w:p w14:paraId="758A2E7A" w14:textId="77777777" w:rsidR="00844886" w:rsidRPr="00F511A5" w:rsidRDefault="00844886" w:rsidP="00844886">
      <w:pPr>
        <w:pStyle w:val="PL"/>
        <w:rPr>
          <w:noProof w:val="0"/>
        </w:rPr>
      </w:pPr>
      <w:r w:rsidRPr="00F511A5">
        <w:rPr>
          <w:noProof w:val="0"/>
        </w:rPr>
        <w:t xml:space="preserve">            }</w:t>
      </w:r>
    </w:p>
    <w:p w14:paraId="5125E3C6" w14:textId="77777777" w:rsidR="00844886" w:rsidRPr="00F511A5" w:rsidRDefault="00844886" w:rsidP="00844886">
      <w:pPr>
        <w:pStyle w:val="PL"/>
        <w:rPr>
          <w:noProof w:val="0"/>
        </w:rPr>
      </w:pPr>
    </w:p>
    <w:p w14:paraId="359FFAAC" w14:textId="77777777" w:rsidR="00844886" w:rsidRPr="00F511A5" w:rsidRDefault="00844886" w:rsidP="00844886">
      <w:pPr>
        <w:pStyle w:val="H6"/>
        <w:rPr>
          <w:rFonts w:cs="Arial"/>
        </w:rPr>
      </w:pPr>
      <w:r w:rsidRPr="00F511A5">
        <w:rPr>
          <w:rFonts w:cs="Arial"/>
        </w:rPr>
        <w:t>(2)</w:t>
      </w:r>
    </w:p>
    <w:p w14:paraId="556066DC" w14:textId="77777777" w:rsidR="00844886" w:rsidRPr="00F511A5" w:rsidRDefault="00844886" w:rsidP="00844886">
      <w:pPr>
        <w:pStyle w:val="PL"/>
        <w:rPr>
          <w:noProof w:val="0"/>
        </w:rPr>
      </w:pPr>
      <w:proofErr w:type="gramStart"/>
      <w:r w:rsidRPr="00F511A5">
        <w:rPr>
          <w:b/>
          <w:noProof w:val="0"/>
        </w:rPr>
        <w:t>with</w:t>
      </w:r>
      <w:proofErr w:type="gramEnd"/>
      <w:r w:rsidRPr="00F511A5">
        <w:rPr>
          <w:noProof w:val="0"/>
        </w:rPr>
        <w:t xml:space="preserve"> { UE in state 5GMM-REGISTERED and 5GMM-IDLE mode and having assigned a new UE Radio Capability ID in the Registration Accept message }</w:t>
      </w:r>
    </w:p>
    <w:p w14:paraId="6E56DF9C" w14:textId="77777777" w:rsidR="00844886" w:rsidRPr="00F511A5" w:rsidRDefault="00844886" w:rsidP="00844886">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 </w:t>
      </w:r>
    </w:p>
    <w:p w14:paraId="15CD4DC6" w14:textId="77777777" w:rsidR="00844886" w:rsidRPr="00F511A5" w:rsidRDefault="00844886" w:rsidP="00844886">
      <w:pPr>
        <w:pStyle w:val="PL"/>
        <w:rPr>
          <w:noProof w:val="0"/>
        </w:rPr>
      </w:pPr>
      <w:r w:rsidRPr="00F511A5">
        <w:rPr>
          <w:noProof w:val="0"/>
        </w:rPr>
        <w:t xml:space="preserve"> </w:t>
      </w:r>
      <w:r w:rsidRPr="00F511A5">
        <w:rPr>
          <w:b/>
          <w:noProof w:val="0"/>
        </w:rPr>
        <w:t xml:space="preserve"> </w:t>
      </w:r>
      <w:proofErr w:type="gramStart"/>
      <w:r w:rsidRPr="00F511A5">
        <w:rPr>
          <w:b/>
          <w:noProof w:val="0"/>
        </w:rPr>
        <w:t>when</w:t>
      </w:r>
      <w:proofErr w:type="gramEnd"/>
      <w:r w:rsidRPr="00F511A5">
        <w:rPr>
          <w:noProof w:val="0"/>
        </w:rPr>
        <w:t xml:space="preserve"> { UE enters a new tracking area that is not in the list of tracking areas that the UE previously registered in the AMF }</w:t>
      </w:r>
    </w:p>
    <w:p w14:paraId="002D6034" w14:textId="77777777" w:rsidR="00844886" w:rsidRPr="00F511A5" w:rsidRDefault="00844886" w:rsidP="00844886">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UE sends REGISTRATION REQUEST message including the new UE radio capability ID }</w:t>
      </w:r>
    </w:p>
    <w:p w14:paraId="67D05200" w14:textId="77777777" w:rsidR="00844886" w:rsidRPr="00F511A5" w:rsidRDefault="00844886" w:rsidP="00844886">
      <w:pPr>
        <w:pStyle w:val="PL"/>
        <w:rPr>
          <w:noProof w:val="0"/>
        </w:rPr>
      </w:pPr>
      <w:r w:rsidRPr="00F511A5">
        <w:rPr>
          <w:b/>
          <w:noProof w:val="0"/>
        </w:rPr>
        <w:t xml:space="preserve">            </w:t>
      </w:r>
      <w:r w:rsidRPr="00F511A5">
        <w:rPr>
          <w:noProof w:val="0"/>
        </w:rPr>
        <w:t>}</w:t>
      </w:r>
    </w:p>
    <w:p w14:paraId="3DE6C329" w14:textId="77777777" w:rsidR="00844886" w:rsidRPr="00F511A5" w:rsidRDefault="00844886" w:rsidP="00844886">
      <w:pPr>
        <w:pStyle w:val="PL"/>
        <w:rPr>
          <w:noProof w:val="0"/>
        </w:rPr>
      </w:pPr>
    </w:p>
    <w:p w14:paraId="58D9D91B" w14:textId="77777777" w:rsidR="00844886" w:rsidRPr="00F511A5" w:rsidRDefault="00844886" w:rsidP="00844886">
      <w:pPr>
        <w:pStyle w:val="H6"/>
      </w:pPr>
      <w:r w:rsidRPr="00F511A5">
        <w:t>9.1.9.1.2</w:t>
      </w:r>
      <w:r w:rsidRPr="00F511A5">
        <w:tab/>
        <w:t>Conformance requirements</w:t>
      </w:r>
    </w:p>
    <w:p w14:paraId="386AB926" w14:textId="77777777" w:rsidR="00844886" w:rsidRPr="00F511A5" w:rsidRDefault="00844886" w:rsidP="00844886">
      <w:pPr>
        <w:rPr>
          <w:lang w:eastAsia="ko-KR"/>
        </w:rPr>
      </w:pPr>
      <w:r w:rsidRPr="00F511A5">
        <w:rPr>
          <w:lang w:eastAsia="ko-KR"/>
        </w:rPr>
        <w:t>References: The conformance requirements covered in the current TC are specified in: TS 24.501, clauses 4.16, 5.4.4.1, 5.4.4.2, 5.4.4.3, 5.4.4.4, 5.5.1.3.2</w:t>
      </w:r>
    </w:p>
    <w:p w14:paraId="714DC68F" w14:textId="77777777" w:rsidR="00844886" w:rsidRPr="00F511A5" w:rsidRDefault="00844886" w:rsidP="00844886">
      <w:r w:rsidRPr="00F511A5">
        <w:t>[TS 24.501, clause 4.16]</w:t>
      </w:r>
    </w:p>
    <w:p w14:paraId="4FC76165" w14:textId="77777777" w:rsidR="00844886" w:rsidRPr="00F511A5" w:rsidRDefault="00844886" w:rsidP="00844886">
      <w:r w:rsidRPr="00F511A5">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EF04CDD" w14:textId="77777777" w:rsidR="00844886" w:rsidRPr="00F511A5" w:rsidRDefault="00844886" w:rsidP="00844886">
      <w:r w:rsidRPr="00F511A5">
        <w:t xml:space="preserve">In this release of the specification, RACS is applicable to </w:t>
      </w:r>
      <w:r w:rsidRPr="00F511A5">
        <w:rPr>
          <w:lang w:eastAsia="zh-CN"/>
        </w:rPr>
        <w:t xml:space="preserve">neither </w:t>
      </w:r>
      <w:r w:rsidRPr="00F511A5">
        <w:t>NB-N1 mode</w:t>
      </w:r>
      <w:r w:rsidRPr="00F511A5">
        <w:rPr>
          <w:lang w:eastAsia="zh-CN"/>
        </w:rPr>
        <w:t xml:space="preserve"> nor non-3GPP access</w:t>
      </w:r>
      <w:r w:rsidRPr="00F511A5">
        <w:t>.</w:t>
      </w:r>
    </w:p>
    <w:p w14:paraId="53C186B6" w14:textId="77777777" w:rsidR="00844886" w:rsidRPr="00F511A5" w:rsidRDefault="00844886" w:rsidP="00844886">
      <w:r w:rsidRPr="00F511A5">
        <w:t>If the UE supports RACS:</w:t>
      </w:r>
    </w:p>
    <w:p w14:paraId="4259D872" w14:textId="77777777" w:rsidR="00844886" w:rsidRPr="00F511A5" w:rsidRDefault="00844886" w:rsidP="00844886">
      <w:pPr>
        <w:pStyle w:val="B1"/>
      </w:pPr>
      <w:r w:rsidRPr="00F511A5">
        <w:t>a)</w:t>
      </w:r>
      <w:r w:rsidRPr="00F511A5">
        <w:tab/>
      </w:r>
      <w:proofErr w:type="gramStart"/>
      <w:r w:rsidRPr="00F511A5">
        <w:t>the</w:t>
      </w:r>
      <w:proofErr w:type="gramEnd"/>
      <w:r w:rsidRPr="00F511A5">
        <w:t xml:space="preserve"> UE shall indicate support for RACS by setting the RACS bit to "RACS supported" in the 5GMM capability IE of the REGISTRATION REQUEST message;</w:t>
      </w:r>
    </w:p>
    <w:p w14:paraId="0BD16F93" w14:textId="77777777" w:rsidR="00844886" w:rsidRPr="00F511A5" w:rsidRDefault="00844886" w:rsidP="00844886">
      <w:pPr>
        <w:pStyle w:val="B1"/>
      </w:pPr>
      <w:r w:rsidRPr="00F511A5">
        <w:t>b)</w:t>
      </w:r>
      <w:r w:rsidRPr="00F511A5">
        <w:tab/>
      </w:r>
      <w:proofErr w:type="gramStart"/>
      <w:r w:rsidRPr="00F511A5">
        <w:t>if</w:t>
      </w:r>
      <w:proofErr w:type="gramEnd"/>
      <w:r w:rsidRPr="00F511A5">
        <w:t xml:space="preserve"> the UE performs a registration procedure for initial registration and the UE has an applicable UE radio capability ID for the current UE radio configuration in the selected network, the UE shall include the UE radio capability ID in the UE radio capability ID IE as a non-</w:t>
      </w:r>
      <w:proofErr w:type="spellStart"/>
      <w:r w:rsidRPr="00F511A5">
        <w:t>cleartext</w:t>
      </w:r>
      <w:proofErr w:type="spellEnd"/>
      <w:r w:rsidRPr="00F511A5">
        <w:t xml:space="preserve"> IE in the REGISTRATION REQUEST message. If both a </w:t>
      </w:r>
      <w:r w:rsidRPr="00F511A5">
        <w:rPr>
          <w:lang w:eastAsia="ko-KR"/>
        </w:rPr>
        <w:t>network-assigned UE radio capability ID and a manufacturer-assigned UE Radio Capability ID are applicable, the UE shall include the network-assigned UE radio capability ID in the REGISTRATION REQUEST message</w:t>
      </w:r>
      <w:r w:rsidRPr="00F511A5">
        <w:t>;</w:t>
      </w:r>
    </w:p>
    <w:p w14:paraId="7CB20BED" w14:textId="77777777" w:rsidR="00844886" w:rsidRPr="00F511A5" w:rsidRDefault="00844886" w:rsidP="00844886">
      <w:pPr>
        <w:pStyle w:val="B1"/>
      </w:pPr>
      <w:r w:rsidRPr="00F511A5">
        <w:t>…</w:t>
      </w:r>
    </w:p>
    <w:p w14:paraId="558085C6" w14:textId="77777777" w:rsidR="00844886" w:rsidRPr="00F511A5" w:rsidRDefault="00844886" w:rsidP="00844886">
      <w:pPr>
        <w:pStyle w:val="B1"/>
      </w:pPr>
      <w:r w:rsidRPr="00F511A5">
        <w:t>g)</w:t>
      </w:r>
      <w:r w:rsidRPr="00F511A5">
        <w:tab/>
        <w:t>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w:t>
      </w:r>
      <w:proofErr w:type="spellStart"/>
      <w:r w:rsidRPr="00F511A5">
        <w:t>cleartext</w:t>
      </w:r>
      <w:proofErr w:type="spellEnd"/>
      <w:r w:rsidRPr="00F511A5">
        <w:t xml:space="preserve"> IE in the REGISTRATION REQUEST message. If both a </w:t>
      </w:r>
      <w:r w:rsidRPr="00F511A5">
        <w:rPr>
          <w:lang w:eastAsia="ko-KR"/>
        </w:rPr>
        <w:t>network-assigned UE radio capability ID and a manufacturer-assigned UE Radio Capability ID are applicable, the UE shall include the network-assigned UE radio capability ID in the REGISTRATION REQUEST message.</w:t>
      </w:r>
    </w:p>
    <w:p w14:paraId="3E98CE61" w14:textId="77777777" w:rsidR="00844886" w:rsidRPr="00F511A5" w:rsidRDefault="00844886" w:rsidP="00844886">
      <w:r w:rsidRPr="00F511A5">
        <w:t>If the network supports RACS:</w:t>
      </w:r>
    </w:p>
    <w:p w14:paraId="073223BA" w14:textId="77777777" w:rsidR="00844886" w:rsidRPr="00F511A5" w:rsidRDefault="00844886" w:rsidP="00844886">
      <w:pPr>
        <w:pStyle w:val="B1"/>
      </w:pPr>
      <w:r w:rsidRPr="00F511A5">
        <w:t>a)</w:t>
      </w:r>
      <w:r w:rsidRPr="00F511A5">
        <w:tab/>
        <w:t>the network may assign a network-assigned UE radio capability ID to a UE which supports RACS by including a UE radio capability ID IE in the REGISTRATION ACCEPT message or in the CONFIGURATION UPDATE COMMAND message;</w:t>
      </w:r>
    </w:p>
    <w:p w14:paraId="29914ACC" w14:textId="77777777" w:rsidR="00844886" w:rsidRPr="00F511A5" w:rsidRDefault="00844886" w:rsidP="00844886">
      <w:r w:rsidRPr="00F511A5">
        <w:lastRenderedPageBreak/>
        <w:t>[TS 24.501, clause 5.4.4.1]</w:t>
      </w:r>
    </w:p>
    <w:p w14:paraId="45EF3EBD" w14:textId="77777777" w:rsidR="00844886" w:rsidRPr="00F511A5" w:rsidRDefault="00844886" w:rsidP="00844886">
      <w:r w:rsidRPr="00F511A5">
        <w:t>The purpose of this procedure is to:</w:t>
      </w:r>
    </w:p>
    <w:p w14:paraId="0646AF35" w14:textId="77777777" w:rsidR="00844886" w:rsidRPr="00F511A5" w:rsidRDefault="00844886" w:rsidP="00844886">
      <w:pPr>
        <w:pStyle w:val="B1"/>
      </w:pPr>
      <w:r w:rsidRPr="00F511A5">
        <w:t>a)</w:t>
      </w:r>
      <w:r w:rsidRPr="00F511A5">
        <w:tab/>
        <w:t>allow the AMF to update the UE configuration for access and mobility management-related parameters decided and provided by the AMF by providing new parameter information within the command; or</w:t>
      </w:r>
    </w:p>
    <w:p w14:paraId="60BC2FDC" w14:textId="77777777" w:rsidR="00844886" w:rsidRPr="00F511A5" w:rsidRDefault="00844886" w:rsidP="00844886">
      <w:pPr>
        <w:pStyle w:val="B1"/>
      </w:pPr>
      <w:r w:rsidRPr="00F511A5">
        <w:t>b)</w:t>
      </w:r>
      <w:r w:rsidRPr="00F511A5">
        <w:tab/>
      </w:r>
      <w:proofErr w:type="gramStart"/>
      <w:r w:rsidRPr="00F511A5">
        <w:t>request</w:t>
      </w:r>
      <w:proofErr w:type="gramEnd"/>
      <w:r w:rsidRPr="00F511A5">
        <w:t xml:space="preserve"> the UE to perform a registration procedure for mobility and periodic registration update towards the network to update access and mobility management-related parameters decided and provided by the AMF (see </w:t>
      </w:r>
      <w:proofErr w:type="spellStart"/>
      <w:r w:rsidRPr="00F511A5">
        <w:t>subclause</w:t>
      </w:r>
      <w:proofErr w:type="spellEnd"/>
      <w:r w:rsidRPr="00F511A5">
        <w:t> 5.5.1.3).</w:t>
      </w:r>
    </w:p>
    <w:p w14:paraId="2E850030" w14:textId="77777777" w:rsidR="00844886" w:rsidRPr="00F511A5" w:rsidRDefault="00844886" w:rsidP="00844886">
      <w:r w:rsidRPr="00F511A5">
        <w:t>…</w:t>
      </w:r>
    </w:p>
    <w:p w14:paraId="3F64EF2E" w14:textId="77777777" w:rsidR="00844886" w:rsidRPr="00F511A5" w:rsidRDefault="00844886" w:rsidP="00844886">
      <w:pPr>
        <w:pStyle w:val="H6"/>
      </w:pPr>
      <w:r w:rsidRPr="00F511A5">
        <w:t>9.1.9.1.3</w:t>
      </w:r>
      <w:r w:rsidRPr="00F511A5">
        <w:tab/>
        <w:t>Test description</w:t>
      </w:r>
    </w:p>
    <w:p w14:paraId="1E3884F7" w14:textId="77777777" w:rsidR="00844886" w:rsidRPr="00F511A5" w:rsidRDefault="00844886" w:rsidP="00844886">
      <w:pPr>
        <w:pStyle w:val="H6"/>
      </w:pPr>
      <w:r w:rsidRPr="00F511A5">
        <w:t>9.1.9.1.3.1</w:t>
      </w:r>
      <w:r w:rsidRPr="00F511A5">
        <w:tab/>
        <w:t>Pre-test conditions</w:t>
      </w:r>
    </w:p>
    <w:p w14:paraId="7951B59E" w14:textId="77777777" w:rsidR="00844886" w:rsidRPr="00F511A5" w:rsidRDefault="00844886" w:rsidP="00844886">
      <w:pPr>
        <w:pStyle w:val="H6"/>
      </w:pPr>
      <w:r w:rsidRPr="00F511A5">
        <w:t>System Simulator:</w:t>
      </w:r>
    </w:p>
    <w:p w14:paraId="4EB16FF3" w14:textId="77777777" w:rsidR="00844886" w:rsidRPr="00F511A5" w:rsidRDefault="00844886" w:rsidP="00844886">
      <w:pPr>
        <w:pStyle w:val="B1"/>
        <w:rPr>
          <w:lang w:eastAsia="sv-SE"/>
        </w:rPr>
      </w:pPr>
      <w:r w:rsidRPr="00F511A5">
        <w:rPr>
          <w:lang w:eastAsia="sv-SE"/>
        </w:rPr>
        <w:t>-</w:t>
      </w:r>
      <w:r w:rsidRPr="00F511A5">
        <w:rPr>
          <w:lang w:eastAsia="sv-SE"/>
        </w:rPr>
        <w:tab/>
        <w:t>NGC Cell A configured according to Table 6.3.2.2-1 and Table 6.3.2.2-3 in 38.508-1 [4] belongs to Home PLMN and set as serving cell;</w:t>
      </w:r>
    </w:p>
    <w:p w14:paraId="0820995E" w14:textId="77777777" w:rsidR="00844886" w:rsidRPr="00F511A5" w:rsidRDefault="00844886" w:rsidP="00844886">
      <w:pPr>
        <w:pStyle w:val="B1"/>
      </w:pPr>
      <w:r w:rsidRPr="00F511A5">
        <w:t>-</w:t>
      </w:r>
      <w:r w:rsidRPr="00F511A5">
        <w:tab/>
        <w:t xml:space="preserve">NGC Cell B </w:t>
      </w:r>
      <w:r w:rsidRPr="00F511A5">
        <w:rPr>
          <w:lang w:eastAsia="sv-SE"/>
        </w:rPr>
        <w:t xml:space="preserve">configured according to Table 6.3.2.2-1 and Table 6.3.2.2-3 in 38.508-1 [4] </w:t>
      </w:r>
      <w:r w:rsidRPr="00F511A5">
        <w:t>and set as Non-Suitable “Off” cell.</w:t>
      </w:r>
    </w:p>
    <w:p w14:paraId="65A867B0" w14:textId="77777777" w:rsidR="00844886" w:rsidRPr="00F511A5" w:rsidRDefault="00844886" w:rsidP="00844886">
      <w:pPr>
        <w:pStyle w:val="B1"/>
        <w:rPr>
          <w:lang w:eastAsia="zh-CN"/>
        </w:rPr>
      </w:pPr>
      <w:r w:rsidRPr="00F511A5">
        <w:t>-</w:t>
      </w:r>
      <w:r w:rsidRPr="00F511A5">
        <w:tab/>
        <w:t>System information combination NR-2 as defined in TS 38.508[4] clause 4.4.3.1.2 is used.</w:t>
      </w:r>
    </w:p>
    <w:p w14:paraId="089EC227" w14:textId="77777777" w:rsidR="00844886" w:rsidRPr="00F511A5" w:rsidRDefault="00844886" w:rsidP="00844886">
      <w:pPr>
        <w:pStyle w:val="H6"/>
      </w:pPr>
      <w:r w:rsidRPr="00F511A5">
        <w:t>UE:</w:t>
      </w:r>
    </w:p>
    <w:p w14:paraId="4D8B0545" w14:textId="77777777" w:rsidR="00844886" w:rsidRPr="00F511A5" w:rsidRDefault="00844886" w:rsidP="00844886">
      <w:pPr>
        <w:pStyle w:val="B1"/>
      </w:pPr>
      <w:r w:rsidRPr="00F511A5">
        <w:t>-</w:t>
      </w:r>
      <w:r w:rsidRPr="00F511A5">
        <w:tab/>
        <w:t>UE is previously registered on NGC Cell A using default message contents according to TS 38.508-1 [4];</w:t>
      </w:r>
    </w:p>
    <w:p w14:paraId="6955FD42" w14:textId="77777777" w:rsidR="00844886" w:rsidRPr="00F511A5" w:rsidRDefault="00844886" w:rsidP="00844886">
      <w:pPr>
        <w:pStyle w:val="H6"/>
      </w:pPr>
      <w:r w:rsidRPr="00F511A5">
        <w:t>Preamble:</w:t>
      </w:r>
    </w:p>
    <w:p w14:paraId="22E1BAF9" w14:textId="77777777" w:rsidR="00844886" w:rsidRPr="00F511A5" w:rsidRDefault="00844886" w:rsidP="00844886">
      <w:pPr>
        <w:pStyle w:val="B1"/>
      </w:pPr>
      <w:r w:rsidRPr="00F511A5">
        <w:t>-</w:t>
      </w:r>
      <w:r w:rsidRPr="00F511A5">
        <w:tab/>
        <w:t xml:space="preserve">The UE is in state Switched OFF (State 0N-B) as per TS 38.508-1 [4] Table 4.4A.2-0. </w:t>
      </w:r>
    </w:p>
    <w:p w14:paraId="48CEAECF" w14:textId="77777777" w:rsidR="00844886" w:rsidRPr="00F511A5" w:rsidRDefault="00844886" w:rsidP="00844886">
      <w:pPr>
        <w:pStyle w:val="H6"/>
      </w:pPr>
      <w:r w:rsidRPr="00F511A5">
        <w:t>9.1.9.1.3.2</w:t>
      </w:r>
      <w:r w:rsidRPr="00F511A5">
        <w:tab/>
        <w:t>Test procedure sequence</w:t>
      </w:r>
    </w:p>
    <w:p w14:paraId="3C15188F" w14:textId="77777777" w:rsidR="00844886" w:rsidRPr="00F511A5" w:rsidRDefault="00844886" w:rsidP="00844886">
      <w:pPr>
        <w:pStyle w:val="TH"/>
      </w:pPr>
      <w:r w:rsidRPr="00F511A5">
        <w:t>Table 9.1.9.1.3.2-1: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44886" w:rsidRPr="00F511A5" w14:paraId="29FB7D8F" w14:textId="77777777" w:rsidTr="007E39E8">
        <w:tc>
          <w:tcPr>
            <w:tcW w:w="568" w:type="dxa"/>
            <w:hideMark/>
          </w:tcPr>
          <w:p w14:paraId="105C0C3B" w14:textId="77777777" w:rsidR="00844886" w:rsidRPr="00F511A5" w:rsidRDefault="00844886" w:rsidP="007E39E8">
            <w:pPr>
              <w:pStyle w:val="TAH"/>
            </w:pPr>
            <w:r w:rsidRPr="00F511A5">
              <w:t>St</w:t>
            </w:r>
          </w:p>
        </w:tc>
        <w:tc>
          <w:tcPr>
            <w:tcW w:w="3970" w:type="dxa"/>
            <w:hideMark/>
          </w:tcPr>
          <w:p w14:paraId="364DE496" w14:textId="77777777" w:rsidR="00844886" w:rsidRPr="00F511A5" w:rsidRDefault="00844886" w:rsidP="007E39E8">
            <w:pPr>
              <w:pStyle w:val="TAH"/>
            </w:pPr>
            <w:r w:rsidRPr="00F511A5">
              <w:t>Procedure</w:t>
            </w:r>
          </w:p>
        </w:tc>
        <w:tc>
          <w:tcPr>
            <w:tcW w:w="3687" w:type="dxa"/>
            <w:gridSpan w:val="2"/>
            <w:hideMark/>
          </w:tcPr>
          <w:p w14:paraId="65472E53" w14:textId="77777777" w:rsidR="00844886" w:rsidRPr="00F511A5" w:rsidRDefault="00844886" w:rsidP="007E39E8">
            <w:pPr>
              <w:pStyle w:val="TAH"/>
            </w:pPr>
            <w:r w:rsidRPr="00F511A5">
              <w:t>Message Sequence</w:t>
            </w:r>
          </w:p>
        </w:tc>
        <w:tc>
          <w:tcPr>
            <w:tcW w:w="567" w:type="dxa"/>
            <w:hideMark/>
          </w:tcPr>
          <w:p w14:paraId="76C90C34" w14:textId="77777777" w:rsidR="00844886" w:rsidRPr="00F511A5" w:rsidRDefault="00844886" w:rsidP="007E39E8">
            <w:pPr>
              <w:pStyle w:val="TAH"/>
            </w:pPr>
            <w:r w:rsidRPr="00F511A5">
              <w:t>TP</w:t>
            </w:r>
          </w:p>
        </w:tc>
        <w:tc>
          <w:tcPr>
            <w:tcW w:w="853" w:type="dxa"/>
            <w:hideMark/>
          </w:tcPr>
          <w:p w14:paraId="19E60FDE" w14:textId="77777777" w:rsidR="00844886" w:rsidRPr="00F511A5" w:rsidRDefault="00844886" w:rsidP="007E39E8">
            <w:pPr>
              <w:pStyle w:val="TAH"/>
            </w:pPr>
            <w:r w:rsidRPr="00F511A5">
              <w:t>Verdict</w:t>
            </w:r>
          </w:p>
        </w:tc>
      </w:tr>
      <w:tr w:rsidR="00844886" w:rsidRPr="00F511A5" w14:paraId="3947A285" w14:textId="77777777" w:rsidTr="007E39E8">
        <w:tc>
          <w:tcPr>
            <w:tcW w:w="568" w:type="dxa"/>
          </w:tcPr>
          <w:p w14:paraId="300C9C7C" w14:textId="77777777" w:rsidR="00844886" w:rsidRPr="00F511A5" w:rsidRDefault="00844886" w:rsidP="007E39E8">
            <w:pPr>
              <w:pStyle w:val="TAH"/>
            </w:pPr>
          </w:p>
        </w:tc>
        <w:tc>
          <w:tcPr>
            <w:tcW w:w="3970" w:type="dxa"/>
          </w:tcPr>
          <w:p w14:paraId="6EDC0A19" w14:textId="77777777" w:rsidR="00844886" w:rsidRPr="00F511A5" w:rsidRDefault="00844886" w:rsidP="007E39E8">
            <w:pPr>
              <w:pStyle w:val="TAH"/>
            </w:pPr>
          </w:p>
        </w:tc>
        <w:tc>
          <w:tcPr>
            <w:tcW w:w="709" w:type="dxa"/>
            <w:hideMark/>
          </w:tcPr>
          <w:p w14:paraId="0A7C651C" w14:textId="77777777" w:rsidR="00844886" w:rsidRPr="00F511A5" w:rsidRDefault="00844886" w:rsidP="007E39E8">
            <w:pPr>
              <w:pStyle w:val="TAH"/>
            </w:pPr>
            <w:r w:rsidRPr="00F511A5">
              <w:t>U – S</w:t>
            </w:r>
          </w:p>
        </w:tc>
        <w:tc>
          <w:tcPr>
            <w:tcW w:w="2978" w:type="dxa"/>
            <w:hideMark/>
          </w:tcPr>
          <w:p w14:paraId="613F98BE" w14:textId="77777777" w:rsidR="00844886" w:rsidRPr="00F511A5" w:rsidRDefault="00844886" w:rsidP="007E39E8">
            <w:pPr>
              <w:pStyle w:val="TAH"/>
            </w:pPr>
            <w:r w:rsidRPr="00F511A5">
              <w:t>Message</w:t>
            </w:r>
          </w:p>
        </w:tc>
        <w:tc>
          <w:tcPr>
            <w:tcW w:w="567" w:type="dxa"/>
          </w:tcPr>
          <w:p w14:paraId="5FD3AC5B" w14:textId="77777777" w:rsidR="00844886" w:rsidRPr="00F511A5" w:rsidRDefault="00844886" w:rsidP="007E39E8">
            <w:pPr>
              <w:pStyle w:val="TAH"/>
            </w:pPr>
          </w:p>
        </w:tc>
        <w:tc>
          <w:tcPr>
            <w:tcW w:w="853" w:type="dxa"/>
          </w:tcPr>
          <w:p w14:paraId="5687F826" w14:textId="77777777" w:rsidR="00844886" w:rsidRPr="00F511A5" w:rsidRDefault="00844886" w:rsidP="007E39E8">
            <w:pPr>
              <w:pStyle w:val="TAH"/>
            </w:pPr>
          </w:p>
        </w:tc>
      </w:tr>
      <w:tr w:rsidR="00844886" w:rsidRPr="00F511A5" w14:paraId="01E56319" w14:textId="77777777" w:rsidTr="007E39E8">
        <w:tc>
          <w:tcPr>
            <w:tcW w:w="568" w:type="dxa"/>
          </w:tcPr>
          <w:p w14:paraId="0C32A48E" w14:textId="77777777" w:rsidR="00844886" w:rsidRPr="00F511A5" w:rsidRDefault="00844886" w:rsidP="007E39E8">
            <w:pPr>
              <w:pStyle w:val="TAC"/>
            </w:pPr>
            <w:r w:rsidRPr="00F511A5">
              <w:t>1</w:t>
            </w:r>
          </w:p>
        </w:tc>
        <w:tc>
          <w:tcPr>
            <w:tcW w:w="3970" w:type="dxa"/>
          </w:tcPr>
          <w:p w14:paraId="0DDFA611" w14:textId="77777777" w:rsidR="00844886" w:rsidRPr="00F511A5" w:rsidRDefault="00844886" w:rsidP="007E39E8">
            <w:pPr>
              <w:pStyle w:val="TAL"/>
              <w:rPr>
                <w:rFonts w:eastAsia="Cambria Math"/>
              </w:rPr>
            </w:pPr>
            <w:r w:rsidRPr="00F511A5">
              <w:t>The UE is switched on.</w:t>
            </w:r>
          </w:p>
        </w:tc>
        <w:tc>
          <w:tcPr>
            <w:tcW w:w="709" w:type="dxa"/>
          </w:tcPr>
          <w:p w14:paraId="57F2A2C8" w14:textId="77777777" w:rsidR="00844886" w:rsidRPr="00F511A5" w:rsidRDefault="00844886" w:rsidP="007E39E8">
            <w:pPr>
              <w:pStyle w:val="TAL"/>
            </w:pPr>
            <w:r w:rsidRPr="00F511A5">
              <w:t>-</w:t>
            </w:r>
          </w:p>
        </w:tc>
        <w:tc>
          <w:tcPr>
            <w:tcW w:w="2978" w:type="dxa"/>
          </w:tcPr>
          <w:p w14:paraId="125BACDF" w14:textId="77777777" w:rsidR="00844886" w:rsidRPr="00F511A5" w:rsidRDefault="00844886" w:rsidP="007E39E8">
            <w:pPr>
              <w:pStyle w:val="TAL"/>
              <w:rPr>
                <w:rFonts w:cs="Arial"/>
                <w:kern w:val="2"/>
                <w:szCs w:val="18"/>
              </w:rPr>
            </w:pPr>
            <w:r w:rsidRPr="00F511A5">
              <w:t>-</w:t>
            </w:r>
          </w:p>
        </w:tc>
        <w:tc>
          <w:tcPr>
            <w:tcW w:w="567" w:type="dxa"/>
          </w:tcPr>
          <w:p w14:paraId="6203B529" w14:textId="77777777" w:rsidR="00844886" w:rsidRPr="00F511A5" w:rsidRDefault="00844886" w:rsidP="007E39E8">
            <w:pPr>
              <w:pStyle w:val="TAL"/>
            </w:pPr>
            <w:r w:rsidRPr="00F511A5">
              <w:t>-</w:t>
            </w:r>
          </w:p>
        </w:tc>
        <w:tc>
          <w:tcPr>
            <w:tcW w:w="853" w:type="dxa"/>
          </w:tcPr>
          <w:p w14:paraId="4349D10B" w14:textId="77777777" w:rsidR="00844886" w:rsidRPr="00F511A5" w:rsidRDefault="00844886" w:rsidP="007E39E8">
            <w:pPr>
              <w:pStyle w:val="TAL"/>
            </w:pPr>
            <w:r w:rsidRPr="00F511A5">
              <w:t>-</w:t>
            </w:r>
          </w:p>
        </w:tc>
      </w:tr>
      <w:tr w:rsidR="00844886" w:rsidRPr="00F511A5" w14:paraId="54449B3D" w14:textId="77777777" w:rsidTr="007E39E8">
        <w:tc>
          <w:tcPr>
            <w:tcW w:w="568" w:type="dxa"/>
          </w:tcPr>
          <w:p w14:paraId="5817703A" w14:textId="77777777" w:rsidR="00844886" w:rsidRPr="00F511A5" w:rsidRDefault="00844886" w:rsidP="007E39E8">
            <w:pPr>
              <w:pStyle w:val="TAC"/>
            </w:pPr>
            <w:r w:rsidRPr="00F511A5">
              <w:t>2</w:t>
            </w:r>
          </w:p>
        </w:tc>
        <w:tc>
          <w:tcPr>
            <w:tcW w:w="3970" w:type="dxa"/>
          </w:tcPr>
          <w:p w14:paraId="1639391E" w14:textId="77777777" w:rsidR="00844886" w:rsidRPr="00F511A5" w:rsidRDefault="00844886" w:rsidP="007E39E8">
            <w:pPr>
              <w:pStyle w:val="TAL"/>
              <w:rPr>
                <w:rFonts w:eastAsia="Cambria Math"/>
              </w:rPr>
            </w:pPr>
            <w:r w:rsidRPr="00F511A5">
              <w:t>Check: Does the UE transmit REGISTRATION REQUEST message including the UE radio capability ID 1?</w:t>
            </w:r>
          </w:p>
        </w:tc>
        <w:tc>
          <w:tcPr>
            <w:tcW w:w="709" w:type="dxa"/>
          </w:tcPr>
          <w:p w14:paraId="2C50E86D" w14:textId="77777777" w:rsidR="00844886" w:rsidRPr="00F511A5" w:rsidRDefault="00844886" w:rsidP="007E39E8">
            <w:pPr>
              <w:pStyle w:val="TAL"/>
              <w:rPr>
                <w:rFonts w:cs="Arial"/>
                <w:kern w:val="2"/>
                <w:szCs w:val="18"/>
              </w:rPr>
            </w:pPr>
            <w:r w:rsidRPr="00F511A5">
              <w:t>--&gt;</w:t>
            </w:r>
          </w:p>
        </w:tc>
        <w:tc>
          <w:tcPr>
            <w:tcW w:w="2978" w:type="dxa"/>
          </w:tcPr>
          <w:p w14:paraId="36F15DBD" w14:textId="77777777" w:rsidR="00844886" w:rsidRPr="00F511A5" w:rsidRDefault="00844886" w:rsidP="007E39E8">
            <w:pPr>
              <w:pStyle w:val="TAL"/>
              <w:rPr>
                <w:rFonts w:cs="Arial"/>
                <w:kern w:val="2"/>
                <w:szCs w:val="18"/>
              </w:rPr>
            </w:pPr>
            <w:r w:rsidRPr="00F511A5">
              <w:t>REGISTRATION REQUEST</w:t>
            </w:r>
          </w:p>
        </w:tc>
        <w:tc>
          <w:tcPr>
            <w:tcW w:w="567" w:type="dxa"/>
          </w:tcPr>
          <w:p w14:paraId="64A5E1B7" w14:textId="77777777" w:rsidR="00844886" w:rsidRPr="00F511A5" w:rsidRDefault="00844886" w:rsidP="007E39E8">
            <w:pPr>
              <w:pStyle w:val="TAL"/>
            </w:pPr>
            <w:r w:rsidRPr="00F511A5">
              <w:t>1</w:t>
            </w:r>
          </w:p>
        </w:tc>
        <w:tc>
          <w:tcPr>
            <w:tcW w:w="853" w:type="dxa"/>
          </w:tcPr>
          <w:p w14:paraId="4AD12350" w14:textId="77777777" w:rsidR="00844886" w:rsidRPr="00F511A5" w:rsidRDefault="00844886" w:rsidP="007E39E8">
            <w:pPr>
              <w:pStyle w:val="TAL"/>
            </w:pPr>
            <w:r w:rsidRPr="00F511A5">
              <w:t>P</w:t>
            </w:r>
          </w:p>
        </w:tc>
      </w:tr>
      <w:tr w:rsidR="00844886" w:rsidRPr="00F511A5" w14:paraId="0EC056AC" w14:textId="77777777" w:rsidTr="007E39E8">
        <w:tc>
          <w:tcPr>
            <w:tcW w:w="568" w:type="dxa"/>
          </w:tcPr>
          <w:p w14:paraId="67045191" w14:textId="77777777" w:rsidR="00844886" w:rsidRPr="00F511A5" w:rsidRDefault="00844886" w:rsidP="007E39E8">
            <w:pPr>
              <w:pStyle w:val="TAC"/>
            </w:pPr>
            <w:r w:rsidRPr="00F511A5">
              <w:t>3-11</w:t>
            </w:r>
          </w:p>
        </w:tc>
        <w:tc>
          <w:tcPr>
            <w:tcW w:w="3970" w:type="dxa"/>
          </w:tcPr>
          <w:p w14:paraId="2BBA22C9" w14:textId="77777777" w:rsidR="00844886" w:rsidRPr="00F511A5" w:rsidRDefault="00844886" w:rsidP="007E39E8">
            <w:pPr>
              <w:pStyle w:val="TAL"/>
            </w:pPr>
            <w:r w:rsidRPr="00F511A5">
              <w:t>Steps 5-13 of Table 4.5.2.2-2 of the generic procedure in TS 38.508-1 [4] are performed</w:t>
            </w:r>
            <w:r w:rsidRPr="00F511A5">
              <w:rPr>
                <w:lang w:eastAsia="zh-CN"/>
              </w:rPr>
              <w:t>.</w:t>
            </w:r>
          </w:p>
        </w:tc>
        <w:tc>
          <w:tcPr>
            <w:tcW w:w="709" w:type="dxa"/>
          </w:tcPr>
          <w:p w14:paraId="1ED53D35" w14:textId="77777777" w:rsidR="00844886" w:rsidRPr="00F511A5" w:rsidRDefault="00844886" w:rsidP="007E39E8">
            <w:pPr>
              <w:pStyle w:val="TAL"/>
            </w:pPr>
            <w:r w:rsidRPr="00F511A5">
              <w:rPr>
                <w:lang w:eastAsia="zh-CN"/>
              </w:rPr>
              <w:t>-</w:t>
            </w:r>
          </w:p>
        </w:tc>
        <w:tc>
          <w:tcPr>
            <w:tcW w:w="2978" w:type="dxa"/>
          </w:tcPr>
          <w:p w14:paraId="7599D8F7" w14:textId="77777777" w:rsidR="00844886" w:rsidRPr="00F511A5" w:rsidRDefault="00844886" w:rsidP="007E39E8">
            <w:pPr>
              <w:pStyle w:val="TAL"/>
            </w:pPr>
            <w:r w:rsidRPr="00F511A5">
              <w:rPr>
                <w:lang w:eastAsia="zh-CN"/>
              </w:rPr>
              <w:t>-</w:t>
            </w:r>
          </w:p>
        </w:tc>
        <w:tc>
          <w:tcPr>
            <w:tcW w:w="567" w:type="dxa"/>
          </w:tcPr>
          <w:p w14:paraId="2A257D35" w14:textId="77777777" w:rsidR="00844886" w:rsidRPr="00F511A5" w:rsidRDefault="00844886" w:rsidP="007E39E8">
            <w:pPr>
              <w:pStyle w:val="TAL"/>
              <w:rPr>
                <w:rFonts w:cs="Arial"/>
                <w:kern w:val="2"/>
                <w:szCs w:val="18"/>
              </w:rPr>
            </w:pPr>
            <w:r w:rsidRPr="00F511A5">
              <w:rPr>
                <w:lang w:eastAsia="zh-CN"/>
              </w:rPr>
              <w:t>-</w:t>
            </w:r>
          </w:p>
        </w:tc>
        <w:tc>
          <w:tcPr>
            <w:tcW w:w="853" w:type="dxa"/>
          </w:tcPr>
          <w:p w14:paraId="7B412F4B" w14:textId="77777777" w:rsidR="00844886" w:rsidRPr="00F511A5" w:rsidRDefault="00844886" w:rsidP="007E39E8">
            <w:pPr>
              <w:pStyle w:val="TAL"/>
              <w:rPr>
                <w:rFonts w:cs="Arial"/>
                <w:kern w:val="2"/>
                <w:szCs w:val="18"/>
              </w:rPr>
            </w:pPr>
            <w:r w:rsidRPr="00F511A5">
              <w:rPr>
                <w:lang w:eastAsia="zh-CN"/>
              </w:rPr>
              <w:t>-</w:t>
            </w:r>
          </w:p>
        </w:tc>
      </w:tr>
      <w:tr w:rsidR="00844886" w:rsidRPr="00F511A5" w14:paraId="4ADB8EDC" w14:textId="77777777" w:rsidTr="007E39E8">
        <w:tc>
          <w:tcPr>
            <w:tcW w:w="568" w:type="dxa"/>
          </w:tcPr>
          <w:p w14:paraId="03C9B2DE" w14:textId="77777777" w:rsidR="00844886" w:rsidRPr="00F511A5" w:rsidRDefault="00844886" w:rsidP="007E39E8">
            <w:pPr>
              <w:pStyle w:val="TAC"/>
            </w:pPr>
            <w:r w:rsidRPr="00F511A5">
              <w:t>12</w:t>
            </w:r>
          </w:p>
        </w:tc>
        <w:tc>
          <w:tcPr>
            <w:tcW w:w="3970" w:type="dxa"/>
          </w:tcPr>
          <w:p w14:paraId="6BDFB2D5" w14:textId="77777777" w:rsidR="00844886" w:rsidRPr="00F511A5" w:rsidRDefault="00844886" w:rsidP="007E39E8">
            <w:pPr>
              <w:pStyle w:val="TAL"/>
            </w:pPr>
            <w:r w:rsidRPr="00F511A5">
              <w:t>SS transmits a REGISTRATION ACCEPT message with a new UE radio capability ID 2.</w:t>
            </w:r>
          </w:p>
        </w:tc>
        <w:tc>
          <w:tcPr>
            <w:tcW w:w="709" w:type="dxa"/>
          </w:tcPr>
          <w:p w14:paraId="7FDC7A74" w14:textId="77777777" w:rsidR="00844886" w:rsidRPr="00F511A5" w:rsidRDefault="00844886" w:rsidP="007E39E8">
            <w:pPr>
              <w:pStyle w:val="TAL"/>
            </w:pPr>
            <w:r w:rsidRPr="00F511A5">
              <w:t>&lt;--</w:t>
            </w:r>
          </w:p>
        </w:tc>
        <w:tc>
          <w:tcPr>
            <w:tcW w:w="2978" w:type="dxa"/>
          </w:tcPr>
          <w:p w14:paraId="4852B5B1" w14:textId="77777777" w:rsidR="00844886" w:rsidRPr="00F511A5" w:rsidRDefault="00844886" w:rsidP="007E39E8">
            <w:pPr>
              <w:pStyle w:val="TAL"/>
            </w:pPr>
            <w:r w:rsidRPr="00F511A5">
              <w:t>REGISTRATION ACCEPT</w:t>
            </w:r>
          </w:p>
        </w:tc>
        <w:tc>
          <w:tcPr>
            <w:tcW w:w="567" w:type="dxa"/>
          </w:tcPr>
          <w:p w14:paraId="28112364" w14:textId="77777777" w:rsidR="00844886" w:rsidRPr="00F511A5" w:rsidRDefault="00844886" w:rsidP="007E39E8">
            <w:pPr>
              <w:pStyle w:val="TAL"/>
              <w:rPr>
                <w:rFonts w:cs="Arial"/>
                <w:kern w:val="2"/>
                <w:szCs w:val="18"/>
              </w:rPr>
            </w:pPr>
            <w:r w:rsidRPr="00F511A5">
              <w:rPr>
                <w:lang w:eastAsia="zh-CN"/>
              </w:rPr>
              <w:t>-</w:t>
            </w:r>
          </w:p>
        </w:tc>
        <w:tc>
          <w:tcPr>
            <w:tcW w:w="853" w:type="dxa"/>
          </w:tcPr>
          <w:p w14:paraId="34876FDF" w14:textId="77777777" w:rsidR="00844886" w:rsidRPr="00F511A5" w:rsidRDefault="00844886" w:rsidP="007E39E8">
            <w:pPr>
              <w:pStyle w:val="TAL"/>
              <w:rPr>
                <w:rFonts w:cs="Arial"/>
                <w:kern w:val="2"/>
                <w:szCs w:val="18"/>
              </w:rPr>
            </w:pPr>
            <w:r w:rsidRPr="00F511A5">
              <w:rPr>
                <w:lang w:eastAsia="zh-CN"/>
              </w:rPr>
              <w:t>-</w:t>
            </w:r>
          </w:p>
        </w:tc>
      </w:tr>
      <w:tr w:rsidR="00844886" w:rsidRPr="00F511A5" w14:paraId="6976D984" w14:textId="77777777" w:rsidTr="007E39E8">
        <w:tc>
          <w:tcPr>
            <w:tcW w:w="568" w:type="dxa"/>
          </w:tcPr>
          <w:p w14:paraId="64046762" w14:textId="77777777" w:rsidR="00844886" w:rsidRPr="00F511A5" w:rsidRDefault="00844886" w:rsidP="007E39E8">
            <w:pPr>
              <w:pStyle w:val="TAC"/>
            </w:pPr>
            <w:r w:rsidRPr="00F511A5">
              <w:t>13-18</w:t>
            </w:r>
          </w:p>
        </w:tc>
        <w:tc>
          <w:tcPr>
            <w:tcW w:w="3970" w:type="dxa"/>
          </w:tcPr>
          <w:p w14:paraId="17FF1629" w14:textId="77777777" w:rsidR="00844886" w:rsidRPr="00F511A5" w:rsidRDefault="00844886" w:rsidP="007E39E8">
            <w:pPr>
              <w:pStyle w:val="TAL"/>
            </w:pPr>
            <w:r w:rsidRPr="00F511A5">
              <w:t>Steps 15-20a1 of Table 4.5.2.2-2 of the generic procedure in TS 38.508-1 [4] are performed</w:t>
            </w:r>
            <w:r w:rsidRPr="00F511A5">
              <w:rPr>
                <w:lang w:eastAsia="zh-CN"/>
              </w:rPr>
              <w:t>.</w:t>
            </w:r>
          </w:p>
        </w:tc>
        <w:tc>
          <w:tcPr>
            <w:tcW w:w="709" w:type="dxa"/>
          </w:tcPr>
          <w:p w14:paraId="3001EA87" w14:textId="77777777" w:rsidR="00844886" w:rsidRPr="00F511A5" w:rsidRDefault="00844886" w:rsidP="007E39E8">
            <w:pPr>
              <w:pStyle w:val="TAL"/>
            </w:pPr>
            <w:r w:rsidRPr="00F511A5">
              <w:rPr>
                <w:lang w:eastAsia="zh-CN"/>
              </w:rPr>
              <w:t>-</w:t>
            </w:r>
          </w:p>
        </w:tc>
        <w:tc>
          <w:tcPr>
            <w:tcW w:w="2978" w:type="dxa"/>
          </w:tcPr>
          <w:p w14:paraId="548F0965" w14:textId="77777777" w:rsidR="00844886" w:rsidRPr="00F511A5" w:rsidRDefault="00844886" w:rsidP="007E39E8">
            <w:pPr>
              <w:pStyle w:val="TAL"/>
            </w:pPr>
            <w:r w:rsidRPr="00F511A5">
              <w:rPr>
                <w:lang w:eastAsia="zh-CN"/>
              </w:rPr>
              <w:t>-</w:t>
            </w:r>
          </w:p>
        </w:tc>
        <w:tc>
          <w:tcPr>
            <w:tcW w:w="567" w:type="dxa"/>
          </w:tcPr>
          <w:p w14:paraId="0E68450E" w14:textId="77777777" w:rsidR="00844886" w:rsidRPr="00F511A5" w:rsidRDefault="00844886" w:rsidP="007E39E8">
            <w:pPr>
              <w:pStyle w:val="TAL"/>
              <w:rPr>
                <w:rFonts w:cs="Arial"/>
                <w:kern w:val="2"/>
                <w:szCs w:val="18"/>
              </w:rPr>
            </w:pPr>
            <w:r w:rsidRPr="00F511A5">
              <w:rPr>
                <w:lang w:eastAsia="zh-CN"/>
              </w:rPr>
              <w:t>-</w:t>
            </w:r>
          </w:p>
        </w:tc>
        <w:tc>
          <w:tcPr>
            <w:tcW w:w="853" w:type="dxa"/>
          </w:tcPr>
          <w:p w14:paraId="512DEA00" w14:textId="77777777" w:rsidR="00844886" w:rsidRPr="00F511A5" w:rsidRDefault="00844886" w:rsidP="007E39E8">
            <w:pPr>
              <w:pStyle w:val="TAL"/>
              <w:rPr>
                <w:rFonts w:cs="Arial"/>
                <w:kern w:val="2"/>
                <w:szCs w:val="18"/>
              </w:rPr>
            </w:pPr>
            <w:r w:rsidRPr="00F511A5">
              <w:rPr>
                <w:lang w:eastAsia="zh-CN"/>
              </w:rPr>
              <w:t>-</w:t>
            </w:r>
          </w:p>
        </w:tc>
      </w:tr>
      <w:tr w:rsidR="00844886" w:rsidRPr="00F511A5" w14:paraId="72219E6C" w14:textId="77777777" w:rsidTr="007E39E8">
        <w:tc>
          <w:tcPr>
            <w:tcW w:w="568" w:type="dxa"/>
          </w:tcPr>
          <w:p w14:paraId="0F837CCA" w14:textId="77777777" w:rsidR="00844886" w:rsidRPr="00F511A5" w:rsidRDefault="00844886" w:rsidP="007E39E8">
            <w:pPr>
              <w:pStyle w:val="TAC"/>
            </w:pPr>
            <w:r w:rsidRPr="00F511A5">
              <w:t>19</w:t>
            </w:r>
          </w:p>
        </w:tc>
        <w:tc>
          <w:tcPr>
            <w:tcW w:w="3970" w:type="dxa"/>
          </w:tcPr>
          <w:p w14:paraId="42571112" w14:textId="77777777" w:rsidR="00844886" w:rsidRPr="00F511A5" w:rsidRDefault="00844886" w:rsidP="007E39E8">
            <w:pPr>
              <w:pStyle w:val="TAL"/>
            </w:pPr>
            <w:r w:rsidRPr="00F511A5">
              <w:t>The SS configures NGC Cell A as the "Suitable Neighbour intra-frequency cell" and NGC Cell B as the "Serving cell".</w:t>
            </w:r>
          </w:p>
        </w:tc>
        <w:tc>
          <w:tcPr>
            <w:tcW w:w="709" w:type="dxa"/>
          </w:tcPr>
          <w:p w14:paraId="2136C884" w14:textId="77777777" w:rsidR="00844886" w:rsidRPr="00F511A5" w:rsidRDefault="00844886" w:rsidP="007E39E8">
            <w:pPr>
              <w:pStyle w:val="TAL"/>
              <w:rPr>
                <w:rFonts w:cs="Arial"/>
                <w:kern w:val="2"/>
                <w:szCs w:val="18"/>
              </w:rPr>
            </w:pPr>
            <w:r w:rsidRPr="00F511A5">
              <w:t>-</w:t>
            </w:r>
          </w:p>
        </w:tc>
        <w:tc>
          <w:tcPr>
            <w:tcW w:w="2978" w:type="dxa"/>
          </w:tcPr>
          <w:p w14:paraId="4DB735C9" w14:textId="77777777" w:rsidR="00844886" w:rsidRPr="00F511A5" w:rsidRDefault="00844886" w:rsidP="007E39E8">
            <w:pPr>
              <w:pStyle w:val="TAL"/>
              <w:rPr>
                <w:rFonts w:cs="Arial"/>
                <w:kern w:val="2"/>
                <w:szCs w:val="18"/>
              </w:rPr>
            </w:pPr>
            <w:r w:rsidRPr="00F511A5">
              <w:t>-</w:t>
            </w:r>
          </w:p>
        </w:tc>
        <w:tc>
          <w:tcPr>
            <w:tcW w:w="567" w:type="dxa"/>
          </w:tcPr>
          <w:p w14:paraId="089744F4" w14:textId="77777777" w:rsidR="00844886" w:rsidRPr="00F511A5" w:rsidRDefault="00844886" w:rsidP="007E39E8">
            <w:pPr>
              <w:pStyle w:val="TAL"/>
              <w:rPr>
                <w:rFonts w:cs="Arial"/>
                <w:kern w:val="2"/>
                <w:szCs w:val="18"/>
              </w:rPr>
            </w:pPr>
            <w:r w:rsidRPr="00F511A5">
              <w:t>-</w:t>
            </w:r>
          </w:p>
        </w:tc>
        <w:tc>
          <w:tcPr>
            <w:tcW w:w="853" w:type="dxa"/>
          </w:tcPr>
          <w:p w14:paraId="2E3CEB74" w14:textId="77777777" w:rsidR="00844886" w:rsidRPr="00F511A5" w:rsidRDefault="00844886" w:rsidP="007E39E8">
            <w:pPr>
              <w:pStyle w:val="TAL"/>
              <w:rPr>
                <w:rFonts w:cs="Arial"/>
                <w:kern w:val="2"/>
                <w:szCs w:val="18"/>
              </w:rPr>
            </w:pPr>
            <w:r w:rsidRPr="00F511A5">
              <w:t>-</w:t>
            </w:r>
          </w:p>
        </w:tc>
      </w:tr>
      <w:tr w:rsidR="00844886" w:rsidRPr="00F511A5" w14:paraId="42D66B75" w14:textId="77777777" w:rsidTr="007E39E8">
        <w:tc>
          <w:tcPr>
            <w:tcW w:w="568" w:type="dxa"/>
          </w:tcPr>
          <w:p w14:paraId="0EC79AE9" w14:textId="77777777" w:rsidR="00844886" w:rsidRPr="00F511A5" w:rsidRDefault="00844886" w:rsidP="007E39E8">
            <w:pPr>
              <w:pStyle w:val="TAC"/>
            </w:pPr>
            <w:r w:rsidRPr="00F511A5">
              <w:t>20</w:t>
            </w:r>
          </w:p>
        </w:tc>
        <w:tc>
          <w:tcPr>
            <w:tcW w:w="3970" w:type="dxa"/>
          </w:tcPr>
          <w:p w14:paraId="1A8E91EC" w14:textId="77777777" w:rsidR="00844886" w:rsidRPr="00F511A5" w:rsidRDefault="00844886" w:rsidP="007E39E8">
            <w:pPr>
              <w:pStyle w:val="TAL"/>
            </w:pPr>
            <w:r w:rsidRPr="00F511A5">
              <w:t xml:space="preserve">Check: Does the UE perform on NGC Cell B the Registration procedure for mobility registration update by executing the Test procedure to check that UE is camped on a new cell belonging to a new TA as </w:t>
            </w:r>
            <w:bookmarkStart w:id="6" w:name="_Hlk72181034"/>
            <w:r w:rsidRPr="00F511A5">
              <w:t xml:space="preserve">specified in TS 38.508-1 [4] </w:t>
            </w:r>
            <w:proofErr w:type="spellStart"/>
            <w:r w:rsidRPr="00F511A5">
              <w:t>subclause</w:t>
            </w:r>
            <w:proofErr w:type="spellEnd"/>
            <w:r w:rsidRPr="00F511A5">
              <w:t xml:space="preserve"> 4.9.5 </w:t>
            </w:r>
            <w:bookmarkEnd w:id="6"/>
            <w:r w:rsidRPr="00F511A5">
              <w:t>including the new UE radio capability ID 2 in the REGISTRATION REQUEST message?</w:t>
            </w:r>
          </w:p>
        </w:tc>
        <w:tc>
          <w:tcPr>
            <w:tcW w:w="709" w:type="dxa"/>
          </w:tcPr>
          <w:p w14:paraId="6A80C3D4" w14:textId="77777777" w:rsidR="00844886" w:rsidRPr="00F511A5" w:rsidRDefault="00844886" w:rsidP="007E39E8">
            <w:pPr>
              <w:pStyle w:val="TAL"/>
              <w:rPr>
                <w:rFonts w:cs="Arial"/>
                <w:kern w:val="2"/>
                <w:szCs w:val="18"/>
              </w:rPr>
            </w:pPr>
            <w:r w:rsidRPr="00F511A5">
              <w:t>-</w:t>
            </w:r>
          </w:p>
        </w:tc>
        <w:tc>
          <w:tcPr>
            <w:tcW w:w="2978" w:type="dxa"/>
          </w:tcPr>
          <w:p w14:paraId="68E58596" w14:textId="77777777" w:rsidR="00844886" w:rsidRPr="00F511A5" w:rsidRDefault="00844886" w:rsidP="007E39E8">
            <w:pPr>
              <w:pStyle w:val="TAL"/>
              <w:rPr>
                <w:rFonts w:cs="Arial"/>
                <w:kern w:val="2"/>
                <w:szCs w:val="18"/>
              </w:rPr>
            </w:pPr>
            <w:r w:rsidRPr="00F511A5">
              <w:t>-</w:t>
            </w:r>
          </w:p>
        </w:tc>
        <w:tc>
          <w:tcPr>
            <w:tcW w:w="567" w:type="dxa"/>
          </w:tcPr>
          <w:p w14:paraId="4842C912" w14:textId="77777777" w:rsidR="00844886" w:rsidRPr="00F511A5" w:rsidRDefault="00844886" w:rsidP="007E39E8">
            <w:pPr>
              <w:pStyle w:val="TAL"/>
              <w:rPr>
                <w:rFonts w:cs="Arial"/>
                <w:kern w:val="2"/>
                <w:szCs w:val="18"/>
              </w:rPr>
            </w:pPr>
            <w:r w:rsidRPr="00F511A5">
              <w:t>2</w:t>
            </w:r>
          </w:p>
        </w:tc>
        <w:tc>
          <w:tcPr>
            <w:tcW w:w="853" w:type="dxa"/>
          </w:tcPr>
          <w:p w14:paraId="4528A1DD" w14:textId="77777777" w:rsidR="00844886" w:rsidRPr="00F511A5" w:rsidRDefault="00844886" w:rsidP="007E39E8">
            <w:pPr>
              <w:pStyle w:val="TAL"/>
              <w:rPr>
                <w:rFonts w:cs="Arial"/>
                <w:kern w:val="2"/>
                <w:szCs w:val="18"/>
              </w:rPr>
            </w:pPr>
            <w:r w:rsidRPr="00F511A5">
              <w:t>P</w:t>
            </w:r>
          </w:p>
        </w:tc>
      </w:tr>
    </w:tbl>
    <w:p w14:paraId="36E54EFB" w14:textId="77777777" w:rsidR="00844886" w:rsidRPr="00F511A5" w:rsidRDefault="00844886" w:rsidP="00844886"/>
    <w:p w14:paraId="1613C71B" w14:textId="77777777" w:rsidR="00844886" w:rsidRPr="00F511A5" w:rsidRDefault="00844886" w:rsidP="00844886">
      <w:pPr>
        <w:pStyle w:val="H6"/>
      </w:pPr>
      <w:r w:rsidRPr="00F511A5">
        <w:lastRenderedPageBreak/>
        <w:t>9.1.9.1.3.3</w:t>
      </w:r>
      <w:r w:rsidRPr="00F511A5">
        <w:tab/>
        <w:t>Specific message contents</w:t>
      </w:r>
    </w:p>
    <w:p w14:paraId="0FCA1B12" w14:textId="77777777" w:rsidR="00844886" w:rsidRPr="00F511A5" w:rsidRDefault="00844886" w:rsidP="00844886">
      <w:pPr>
        <w:pStyle w:val="TH"/>
      </w:pPr>
      <w:r w:rsidRPr="00F511A5">
        <w:t>Table 9.1.9.1.3.3-</w:t>
      </w:r>
      <w:r w:rsidRPr="00F511A5">
        <w:rPr>
          <w:lang w:eastAsia="zh-CN"/>
        </w:rPr>
        <w:t>1</w:t>
      </w:r>
      <w:r w:rsidRPr="00F511A5">
        <w:t xml:space="preserve">: </w:t>
      </w:r>
      <w:r w:rsidRPr="00F511A5">
        <w:rPr>
          <w:rFonts w:eastAsia="Cambria Math" w:cs="Arial"/>
          <w:kern w:val="2"/>
          <w:szCs w:val="18"/>
        </w:rPr>
        <w:t xml:space="preserve">REGISTRATION REQUEST </w:t>
      </w:r>
      <w:r w:rsidRPr="00F511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44886" w:rsidRPr="00F511A5" w14:paraId="7C222CB2"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577D4739" w14:textId="77777777" w:rsidR="00844886" w:rsidRPr="00F511A5" w:rsidRDefault="00844886" w:rsidP="007E39E8">
            <w:pPr>
              <w:pStyle w:val="TAL"/>
            </w:pPr>
            <w:r w:rsidRPr="00F511A5">
              <w:t xml:space="preserve">Derivation path: TS 38.508-1 [4], Table </w:t>
            </w:r>
            <w:r w:rsidRPr="00F511A5">
              <w:rPr>
                <w:rFonts w:cs="Arial"/>
                <w:bCs/>
              </w:rPr>
              <w:t>4.7.1-6</w:t>
            </w:r>
          </w:p>
        </w:tc>
      </w:tr>
      <w:tr w:rsidR="00844886" w:rsidRPr="00F511A5" w14:paraId="01E6DB2C"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4619A472" w14:textId="77777777" w:rsidR="00844886" w:rsidRPr="00F511A5" w:rsidRDefault="00844886"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0C685F3" w14:textId="77777777" w:rsidR="00844886" w:rsidRPr="00F511A5" w:rsidRDefault="00844886"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3B0DA1A1" w14:textId="77777777" w:rsidR="00844886" w:rsidRPr="00F511A5" w:rsidRDefault="00844886"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14FE7BFA" w14:textId="77777777" w:rsidR="00844886" w:rsidRPr="00F511A5" w:rsidRDefault="00844886" w:rsidP="007E39E8">
            <w:pPr>
              <w:pStyle w:val="TAH"/>
            </w:pPr>
            <w:r w:rsidRPr="00F511A5">
              <w:t>Condition</w:t>
            </w:r>
          </w:p>
        </w:tc>
      </w:tr>
      <w:tr w:rsidR="00844886" w:rsidRPr="00F511A5" w14:paraId="75BC7575" w14:textId="77777777" w:rsidTr="007E39E8">
        <w:tc>
          <w:tcPr>
            <w:tcW w:w="4517" w:type="dxa"/>
            <w:tcBorders>
              <w:top w:val="single" w:sz="4" w:space="0" w:color="auto"/>
              <w:left w:val="single" w:sz="4" w:space="0" w:color="auto"/>
              <w:bottom w:val="single" w:sz="4" w:space="0" w:color="auto"/>
              <w:right w:val="single" w:sz="4" w:space="0" w:color="auto"/>
            </w:tcBorders>
          </w:tcPr>
          <w:p w14:paraId="1072E70D" w14:textId="77777777" w:rsidR="00844886" w:rsidRPr="00F511A5" w:rsidRDefault="00844886"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23169CD1" w14:textId="77777777" w:rsidR="00844886" w:rsidRPr="00F511A5" w:rsidRDefault="00844886" w:rsidP="007E39E8">
            <w:pPr>
              <w:pStyle w:val="TAL"/>
            </w:pPr>
            <w:r w:rsidRPr="00F511A5">
              <w:t>'0000 0001'B</w:t>
            </w:r>
          </w:p>
        </w:tc>
        <w:tc>
          <w:tcPr>
            <w:tcW w:w="1843" w:type="dxa"/>
            <w:tcBorders>
              <w:top w:val="single" w:sz="4" w:space="0" w:color="auto"/>
              <w:left w:val="single" w:sz="4" w:space="0" w:color="auto"/>
              <w:bottom w:val="single" w:sz="4" w:space="0" w:color="auto"/>
              <w:right w:val="single" w:sz="4" w:space="0" w:color="auto"/>
            </w:tcBorders>
          </w:tcPr>
          <w:p w14:paraId="358AC628" w14:textId="77777777" w:rsidR="00844886" w:rsidRPr="00F511A5" w:rsidRDefault="00844886" w:rsidP="007E39E8">
            <w:pPr>
              <w:pStyle w:val="TAL"/>
            </w:pPr>
            <w:r w:rsidRPr="00F511A5">
              <w:t>Initial registration</w:t>
            </w:r>
          </w:p>
        </w:tc>
        <w:tc>
          <w:tcPr>
            <w:tcW w:w="1130" w:type="dxa"/>
            <w:tcBorders>
              <w:top w:val="single" w:sz="4" w:space="0" w:color="auto"/>
              <w:left w:val="single" w:sz="4" w:space="0" w:color="auto"/>
              <w:bottom w:val="single" w:sz="4" w:space="0" w:color="auto"/>
              <w:right w:val="single" w:sz="4" w:space="0" w:color="auto"/>
            </w:tcBorders>
          </w:tcPr>
          <w:p w14:paraId="27E0CA45" w14:textId="77777777" w:rsidR="00844886" w:rsidRPr="00F511A5" w:rsidRDefault="00844886" w:rsidP="007E39E8">
            <w:pPr>
              <w:pStyle w:val="TAL"/>
            </w:pPr>
          </w:p>
        </w:tc>
      </w:tr>
      <w:tr w:rsidR="00844886" w:rsidRPr="00F511A5" w14:paraId="78D1EFC1" w14:textId="77777777" w:rsidTr="007E39E8">
        <w:tc>
          <w:tcPr>
            <w:tcW w:w="4517" w:type="dxa"/>
            <w:tcBorders>
              <w:top w:val="single" w:sz="4" w:space="0" w:color="auto"/>
              <w:left w:val="single" w:sz="4" w:space="0" w:color="auto"/>
              <w:bottom w:val="single" w:sz="4" w:space="0" w:color="auto"/>
              <w:right w:val="single" w:sz="4" w:space="0" w:color="auto"/>
            </w:tcBorders>
          </w:tcPr>
          <w:p w14:paraId="59F2F2C7" w14:textId="77777777" w:rsidR="00844886" w:rsidRPr="00F511A5" w:rsidRDefault="00844886" w:rsidP="007E39E8">
            <w:pPr>
              <w:pStyle w:val="TAL"/>
            </w:pPr>
            <w:r w:rsidRPr="00F511A5">
              <w:t>5GMM capability</w:t>
            </w:r>
          </w:p>
        </w:tc>
        <w:tc>
          <w:tcPr>
            <w:tcW w:w="2110" w:type="dxa"/>
            <w:tcBorders>
              <w:top w:val="single" w:sz="4" w:space="0" w:color="auto"/>
              <w:left w:val="single" w:sz="4" w:space="0" w:color="auto"/>
              <w:bottom w:val="single" w:sz="4" w:space="0" w:color="auto"/>
              <w:right w:val="single" w:sz="4" w:space="0" w:color="auto"/>
            </w:tcBorders>
          </w:tcPr>
          <w:p w14:paraId="58589E13" w14:textId="77777777" w:rsidR="00844886" w:rsidRPr="00F511A5" w:rsidRDefault="00844886" w:rsidP="007E39E8">
            <w:pPr>
              <w:pStyle w:val="TAL"/>
            </w:pPr>
          </w:p>
        </w:tc>
        <w:tc>
          <w:tcPr>
            <w:tcW w:w="1843" w:type="dxa"/>
            <w:tcBorders>
              <w:top w:val="single" w:sz="4" w:space="0" w:color="auto"/>
              <w:left w:val="single" w:sz="4" w:space="0" w:color="auto"/>
              <w:bottom w:val="single" w:sz="4" w:space="0" w:color="auto"/>
              <w:right w:val="single" w:sz="4" w:space="0" w:color="auto"/>
            </w:tcBorders>
          </w:tcPr>
          <w:p w14:paraId="5AB51A50" w14:textId="77777777" w:rsidR="00844886" w:rsidRPr="00F511A5" w:rsidRDefault="00844886" w:rsidP="007E39E8">
            <w:pPr>
              <w:pStyle w:val="TAL"/>
            </w:pPr>
          </w:p>
        </w:tc>
        <w:tc>
          <w:tcPr>
            <w:tcW w:w="1130" w:type="dxa"/>
            <w:tcBorders>
              <w:top w:val="single" w:sz="4" w:space="0" w:color="auto"/>
              <w:left w:val="single" w:sz="4" w:space="0" w:color="auto"/>
              <w:bottom w:val="single" w:sz="4" w:space="0" w:color="auto"/>
              <w:right w:val="single" w:sz="4" w:space="0" w:color="auto"/>
            </w:tcBorders>
          </w:tcPr>
          <w:p w14:paraId="70BF5FFA" w14:textId="77777777" w:rsidR="00844886" w:rsidRPr="00F511A5" w:rsidRDefault="00844886" w:rsidP="007E39E8">
            <w:pPr>
              <w:pStyle w:val="TAL"/>
            </w:pPr>
          </w:p>
        </w:tc>
      </w:tr>
      <w:tr w:rsidR="00844886" w:rsidRPr="00F511A5" w14:paraId="33450552" w14:textId="77777777" w:rsidTr="007E39E8">
        <w:tc>
          <w:tcPr>
            <w:tcW w:w="4517" w:type="dxa"/>
            <w:tcBorders>
              <w:top w:val="single" w:sz="4" w:space="0" w:color="auto"/>
              <w:left w:val="single" w:sz="4" w:space="0" w:color="auto"/>
              <w:bottom w:val="single" w:sz="4" w:space="0" w:color="auto"/>
              <w:right w:val="single" w:sz="4" w:space="0" w:color="auto"/>
            </w:tcBorders>
          </w:tcPr>
          <w:p w14:paraId="28E7BBB9" w14:textId="77777777" w:rsidR="00844886" w:rsidRPr="00F511A5" w:rsidRDefault="00844886" w:rsidP="007E39E8">
            <w:pPr>
              <w:pStyle w:val="TAL"/>
              <w:rPr>
                <w:rFonts w:cs="Arial"/>
                <w:szCs w:val="18"/>
              </w:rPr>
            </w:pPr>
            <w:r w:rsidRPr="00F511A5">
              <w:rPr>
                <w:rFonts w:cs="Arial"/>
                <w:szCs w:val="18"/>
              </w:rPr>
              <w:t xml:space="preserve">  </w:t>
            </w:r>
            <w:r w:rsidRPr="00F511A5">
              <w:t>RACS</w:t>
            </w:r>
          </w:p>
        </w:tc>
        <w:tc>
          <w:tcPr>
            <w:tcW w:w="2110" w:type="dxa"/>
            <w:tcBorders>
              <w:top w:val="single" w:sz="4" w:space="0" w:color="auto"/>
              <w:left w:val="single" w:sz="4" w:space="0" w:color="auto"/>
              <w:bottom w:val="single" w:sz="4" w:space="0" w:color="auto"/>
              <w:right w:val="single" w:sz="4" w:space="0" w:color="auto"/>
            </w:tcBorders>
          </w:tcPr>
          <w:p w14:paraId="5D195E61" w14:textId="77777777" w:rsidR="00844886" w:rsidRPr="00F511A5" w:rsidRDefault="00844886" w:rsidP="007E39E8">
            <w:pPr>
              <w:pStyle w:val="TAL"/>
            </w:pPr>
            <w:r w:rsidRPr="00F511A5">
              <w:t>‘1’B</w:t>
            </w:r>
          </w:p>
        </w:tc>
        <w:tc>
          <w:tcPr>
            <w:tcW w:w="1843" w:type="dxa"/>
            <w:tcBorders>
              <w:top w:val="single" w:sz="4" w:space="0" w:color="auto"/>
              <w:left w:val="single" w:sz="4" w:space="0" w:color="auto"/>
              <w:bottom w:val="single" w:sz="4" w:space="0" w:color="auto"/>
              <w:right w:val="single" w:sz="4" w:space="0" w:color="auto"/>
            </w:tcBorders>
          </w:tcPr>
          <w:p w14:paraId="31469597" w14:textId="77777777" w:rsidR="00844886" w:rsidRPr="00F511A5" w:rsidRDefault="00844886" w:rsidP="007E39E8">
            <w:pPr>
              <w:pStyle w:val="TAL"/>
            </w:pPr>
            <w:r w:rsidRPr="00F511A5">
              <w:t>RACS supported</w:t>
            </w:r>
          </w:p>
        </w:tc>
        <w:tc>
          <w:tcPr>
            <w:tcW w:w="1130" w:type="dxa"/>
            <w:tcBorders>
              <w:top w:val="single" w:sz="4" w:space="0" w:color="auto"/>
              <w:left w:val="single" w:sz="4" w:space="0" w:color="auto"/>
              <w:bottom w:val="single" w:sz="4" w:space="0" w:color="auto"/>
              <w:right w:val="single" w:sz="4" w:space="0" w:color="auto"/>
            </w:tcBorders>
          </w:tcPr>
          <w:p w14:paraId="7BE5A056" w14:textId="77777777" w:rsidR="00844886" w:rsidRPr="00F511A5" w:rsidRDefault="00844886" w:rsidP="007E39E8">
            <w:pPr>
              <w:pStyle w:val="TAL"/>
            </w:pPr>
          </w:p>
        </w:tc>
      </w:tr>
    </w:tbl>
    <w:p w14:paraId="79E9DAD9" w14:textId="77777777" w:rsidR="00844886" w:rsidRPr="00F511A5" w:rsidRDefault="00844886" w:rsidP="00844886"/>
    <w:p w14:paraId="1B7DC2A7" w14:textId="77777777" w:rsidR="00844886" w:rsidRPr="00F511A5" w:rsidRDefault="00844886" w:rsidP="00844886">
      <w:pPr>
        <w:pStyle w:val="TH"/>
      </w:pPr>
      <w:r w:rsidRPr="00F511A5">
        <w:t>Table 9.1.9.1.3.3-</w:t>
      </w:r>
      <w:r w:rsidRPr="00F511A5">
        <w:rPr>
          <w:lang w:eastAsia="zh-CN"/>
        </w:rPr>
        <w:t>2</w:t>
      </w:r>
      <w:r w:rsidRPr="00F511A5">
        <w:t xml:space="preserve">: </w:t>
      </w:r>
      <w:r w:rsidRPr="00F511A5">
        <w:rPr>
          <w:rFonts w:eastAsia="Cambria Math" w:cs="Arial"/>
          <w:kern w:val="2"/>
          <w:szCs w:val="18"/>
        </w:rPr>
        <w:t xml:space="preserve">REGISTRATION ACCEPT </w:t>
      </w:r>
      <w:r w:rsidRPr="00F511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44886" w:rsidRPr="00F511A5" w14:paraId="3D09C4BC"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42A1320C" w14:textId="77777777" w:rsidR="00844886" w:rsidRPr="00F511A5" w:rsidRDefault="00844886" w:rsidP="007E39E8">
            <w:pPr>
              <w:pStyle w:val="TAL"/>
            </w:pPr>
            <w:r w:rsidRPr="00F511A5">
              <w:t xml:space="preserve">Derivation path: TS 38.508-1 [4], Table </w:t>
            </w:r>
            <w:r w:rsidRPr="00F511A5">
              <w:rPr>
                <w:rFonts w:cs="Arial"/>
                <w:bCs/>
              </w:rPr>
              <w:t>4.7.1-7</w:t>
            </w:r>
          </w:p>
        </w:tc>
      </w:tr>
      <w:tr w:rsidR="00844886" w:rsidRPr="00F511A5" w14:paraId="44E60B68"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3ACD39FD" w14:textId="77777777" w:rsidR="00844886" w:rsidRPr="00F511A5" w:rsidRDefault="00844886"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E3662A5" w14:textId="77777777" w:rsidR="00844886" w:rsidRPr="00F511A5" w:rsidRDefault="00844886"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37733593" w14:textId="77777777" w:rsidR="00844886" w:rsidRPr="00F511A5" w:rsidRDefault="00844886"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59DB15F4" w14:textId="77777777" w:rsidR="00844886" w:rsidRPr="00F511A5" w:rsidRDefault="00844886" w:rsidP="007E39E8">
            <w:pPr>
              <w:pStyle w:val="TAH"/>
            </w:pPr>
            <w:r w:rsidRPr="00F511A5">
              <w:t>Condition</w:t>
            </w:r>
          </w:p>
        </w:tc>
      </w:tr>
      <w:tr w:rsidR="00844886" w:rsidRPr="00F511A5" w14:paraId="23CA6693" w14:textId="77777777" w:rsidTr="007E39E8">
        <w:tc>
          <w:tcPr>
            <w:tcW w:w="4517" w:type="dxa"/>
            <w:tcBorders>
              <w:top w:val="single" w:sz="4" w:space="0" w:color="auto"/>
              <w:left w:val="single" w:sz="4" w:space="0" w:color="auto"/>
              <w:bottom w:val="single" w:sz="4" w:space="0" w:color="auto"/>
              <w:right w:val="single" w:sz="4" w:space="0" w:color="auto"/>
            </w:tcBorders>
          </w:tcPr>
          <w:p w14:paraId="48505F7C" w14:textId="77777777" w:rsidR="00844886" w:rsidRPr="00F511A5" w:rsidRDefault="00844886"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4E6BF58F" w14:textId="7677B162" w:rsidR="00844886" w:rsidRPr="00F511A5" w:rsidRDefault="00844886" w:rsidP="007E39E8">
            <w:pPr>
              <w:pStyle w:val="TAL"/>
            </w:pPr>
            <w:r w:rsidRPr="00F511A5">
              <w:t>‘01000000000010’</w:t>
            </w:r>
            <w:ins w:id="7" w:author="Huawei" w:date="2022-11-04T11:47:00Z">
              <w:r>
                <w:t>O</w:t>
              </w:r>
            </w:ins>
            <w:del w:id="8" w:author="Huawei" w:date="2022-11-04T11:47:00Z">
              <w:r w:rsidRPr="00F511A5" w:rsidDel="00844886">
                <w:delText>H</w:delText>
              </w:r>
            </w:del>
          </w:p>
        </w:tc>
        <w:tc>
          <w:tcPr>
            <w:tcW w:w="1843" w:type="dxa"/>
            <w:tcBorders>
              <w:top w:val="single" w:sz="4" w:space="0" w:color="auto"/>
              <w:left w:val="single" w:sz="4" w:space="0" w:color="auto"/>
              <w:bottom w:val="single" w:sz="4" w:space="0" w:color="auto"/>
              <w:right w:val="single" w:sz="4" w:space="0" w:color="auto"/>
            </w:tcBorders>
          </w:tcPr>
          <w:p w14:paraId="1EB83CCD" w14:textId="77777777" w:rsidR="00844886" w:rsidRPr="00F511A5" w:rsidRDefault="00844886" w:rsidP="007E39E8">
            <w:pPr>
              <w:pStyle w:val="TAL"/>
            </w:pPr>
            <w:r w:rsidRPr="00F511A5">
              <w:t>Type Field (TF): 1</w:t>
            </w:r>
          </w:p>
          <w:p w14:paraId="1D0153C0" w14:textId="77777777" w:rsidR="00844886" w:rsidRPr="00F511A5" w:rsidRDefault="00844886" w:rsidP="007E39E8">
            <w:pPr>
              <w:pStyle w:val="TAL"/>
            </w:pPr>
            <w:r w:rsidRPr="00F511A5">
              <w:t>Version ID: 00</w:t>
            </w:r>
          </w:p>
          <w:p w14:paraId="56F6A6F8" w14:textId="77777777" w:rsidR="00844886" w:rsidRPr="00F511A5" w:rsidRDefault="00844886" w:rsidP="007E39E8">
            <w:pPr>
              <w:pStyle w:val="TAL"/>
            </w:pPr>
            <w:r w:rsidRPr="00F511A5">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4F70571A" w14:textId="77777777" w:rsidR="00844886" w:rsidRPr="00F511A5" w:rsidRDefault="00844886" w:rsidP="007E39E8">
            <w:pPr>
              <w:pStyle w:val="TAL"/>
            </w:pPr>
          </w:p>
        </w:tc>
      </w:tr>
    </w:tbl>
    <w:p w14:paraId="26CDDEFC" w14:textId="77777777" w:rsidR="00844886" w:rsidRPr="00F511A5" w:rsidRDefault="00844886" w:rsidP="00844886"/>
    <w:p w14:paraId="42F02B42" w14:textId="77777777" w:rsidR="00844886" w:rsidRPr="00F511A5" w:rsidRDefault="00844886" w:rsidP="00844886">
      <w:pPr>
        <w:pStyle w:val="TH"/>
      </w:pPr>
      <w:r w:rsidRPr="00F511A5">
        <w:t>Table 9.1.9.1.3.3-</w:t>
      </w:r>
      <w:r w:rsidRPr="00F511A5">
        <w:rPr>
          <w:lang w:eastAsia="zh-CN"/>
        </w:rPr>
        <w:t>3</w:t>
      </w:r>
      <w:r w:rsidRPr="00F511A5">
        <w:t xml:space="preserve">: </w:t>
      </w:r>
      <w:r w:rsidRPr="00F511A5">
        <w:rPr>
          <w:rFonts w:eastAsia="Cambria Math"/>
          <w:kern w:val="2"/>
          <w:szCs w:val="18"/>
        </w:rPr>
        <w:t xml:space="preserve">REGISTRATION REQUEST </w:t>
      </w:r>
      <w:r w:rsidRPr="00F511A5">
        <w:t>(Step 2, Table 9.1.9.1.3.2-1)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44886" w:rsidRPr="00F511A5" w14:paraId="47855BD0"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12B86848" w14:textId="77777777" w:rsidR="00844886" w:rsidRPr="00F511A5" w:rsidRDefault="00844886" w:rsidP="007E39E8">
            <w:pPr>
              <w:pStyle w:val="TAL"/>
            </w:pPr>
            <w:r w:rsidRPr="00F511A5">
              <w:t xml:space="preserve">Derivation path: TS 38.508-1 [4], Table </w:t>
            </w:r>
            <w:r w:rsidRPr="00F511A5">
              <w:rPr>
                <w:rFonts w:cs="Arial"/>
                <w:bCs/>
              </w:rPr>
              <w:t>4.7.1-6</w:t>
            </w:r>
          </w:p>
        </w:tc>
      </w:tr>
      <w:tr w:rsidR="00844886" w:rsidRPr="00F511A5" w14:paraId="1F39CBCB"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6220033E" w14:textId="77777777" w:rsidR="00844886" w:rsidRPr="00F511A5" w:rsidRDefault="00844886"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12942B6" w14:textId="77777777" w:rsidR="00844886" w:rsidRPr="00F511A5" w:rsidRDefault="00844886"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26F0E3C9" w14:textId="77777777" w:rsidR="00844886" w:rsidRPr="00F511A5" w:rsidRDefault="00844886"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025F5B2F" w14:textId="77777777" w:rsidR="00844886" w:rsidRPr="00F511A5" w:rsidRDefault="00844886" w:rsidP="007E39E8">
            <w:pPr>
              <w:pStyle w:val="TAH"/>
            </w:pPr>
            <w:r w:rsidRPr="00F511A5">
              <w:t>Condition</w:t>
            </w:r>
          </w:p>
        </w:tc>
      </w:tr>
      <w:tr w:rsidR="00844886" w:rsidRPr="00F511A5" w14:paraId="0AC9D67E" w14:textId="77777777" w:rsidTr="007E39E8">
        <w:tc>
          <w:tcPr>
            <w:tcW w:w="4517" w:type="dxa"/>
            <w:tcBorders>
              <w:top w:val="single" w:sz="4" w:space="0" w:color="auto"/>
              <w:left w:val="single" w:sz="4" w:space="0" w:color="auto"/>
              <w:bottom w:val="single" w:sz="4" w:space="0" w:color="auto"/>
              <w:right w:val="single" w:sz="4" w:space="0" w:color="auto"/>
            </w:tcBorders>
          </w:tcPr>
          <w:p w14:paraId="074BDEF1" w14:textId="77777777" w:rsidR="00844886" w:rsidRPr="00F511A5" w:rsidRDefault="00844886"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04B46828" w14:textId="77777777" w:rsidR="00844886" w:rsidRPr="00F511A5" w:rsidRDefault="00844886" w:rsidP="007E39E8">
            <w:pPr>
              <w:pStyle w:val="TAL"/>
            </w:pPr>
            <w:r w:rsidRPr="00F511A5">
              <w:t>'0000 0001'B</w:t>
            </w:r>
          </w:p>
        </w:tc>
        <w:tc>
          <w:tcPr>
            <w:tcW w:w="1843" w:type="dxa"/>
            <w:tcBorders>
              <w:top w:val="single" w:sz="4" w:space="0" w:color="auto"/>
              <w:left w:val="single" w:sz="4" w:space="0" w:color="auto"/>
              <w:bottom w:val="single" w:sz="4" w:space="0" w:color="auto"/>
              <w:right w:val="single" w:sz="4" w:space="0" w:color="auto"/>
            </w:tcBorders>
          </w:tcPr>
          <w:p w14:paraId="180C82E4" w14:textId="77777777" w:rsidR="00844886" w:rsidRPr="00F511A5" w:rsidRDefault="00844886" w:rsidP="007E39E8">
            <w:pPr>
              <w:pStyle w:val="TAL"/>
            </w:pPr>
            <w:r w:rsidRPr="00F511A5">
              <w:t>Initial registration</w:t>
            </w:r>
          </w:p>
        </w:tc>
        <w:tc>
          <w:tcPr>
            <w:tcW w:w="1130" w:type="dxa"/>
            <w:tcBorders>
              <w:top w:val="single" w:sz="4" w:space="0" w:color="auto"/>
              <w:left w:val="single" w:sz="4" w:space="0" w:color="auto"/>
              <w:bottom w:val="single" w:sz="4" w:space="0" w:color="auto"/>
              <w:right w:val="single" w:sz="4" w:space="0" w:color="auto"/>
            </w:tcBorders>
          </w:tcPr>
          <w:p w14:paraId="33061113" w14:textId="77777777" w:rsidR="00844886" w:rsidRPr="00F511A5" w:rsidRDefault="00844886" w:rsidP="007E39E8">
            <w:pPr>
              <w:pStyle w:val="TAL"/>
            </w:pPr>
          </w:p>
        </w:tc>
      </w:tr>
      <w:tr w:rsidR="00844886" w:rsidRPr="00F511A5" w14:paraId="62CBA9AC" w14:textId="77777777" w:rsidTr="007E39E8">
        <w:tc>
          <w:tcPr>
            <w:tcW w:w="4517" w:type="dxa"/>
            <w:tcBorders>
              <w:top w:val="single" w:sz="4" w:space="0" w:color="auto"/>
              <w:left w:val="single" w:sz="4" w:space="0" w:color="auto"/>
              <w:bottom w:val="single" w:sz="4" w:space="0" w:color="auto"/>
              <w:right w:val="single" w:sz="4" w:space="0" w:color="auto"/>
            </w:tcBorders>
          </w:tcPr>
          <w:p w14:paraId="7C364DAA" w14:textId="77777777" w:rsidR="00844886" w:rsidRPr="00F511A5" w:rsidRDefault="00844886"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4A4E698E" w14:textId="78C69CBB" w:rsidR="00844886" w:rsidRPr="00F511A5" w:rsidRDefault="00844886" w:rsidP="007E39E8">
            <w:pPr>
              <w:pStyle w:val="TAL"/>
            </w:pPr>
            <w:r w:rsidRPr="00F511A5">
              <w:t>‘01000000000010’</w:t>
            </w:r>
            <w:ins w:id="9" w:author="Huawei" w:date="2022-11-04T11:47:00Z">
              <w:r>
                <w:t>O</w:t>
              </w:r>
            </w:ins>
            <w:del w:id="10" w:author="Huawei" w:date="2022-11-04T11:47:00Z">
              <w:r w:rsidRPr="00F511A5" w:rsidDel="00844886">
                <w:delText>H</w:delText>
              </w:r>
            </w:del>
          </w:p>
        </w:tc>
        <w:tc>
          <w:tcPr>
            <w:tcW w:w="1843" w:type="dxa"/>
            <w:tcBorders>
              <w:top w:val="single" w:sz="4" w:space="0" w:color="auto"/>
              <w:left w:val="single" w:sz="4" w:space="0" w:color="auto"/>
              <w:bottom w:val="single" w:sz="4" w:space="0" w:color="auto"/>
              <w:right w:val="single" w:sz="4" w:space="0" w:color="auto"/>
            </w:tcBorders>
          </w:tcPr>
          <w:p w14:paraId="3D34594F" w14:textId="77777777" w:rsidR="00844886" w:rsidRPr="00F511A5" w:rsidRDefault="00844886" w:rsidP="007E39E8">
            <w:pPr>
              <w:pStyle w:val="TAL"/>
            </w:pPr>
            <w:r w:rsidRPr="00F511A5">
              <w:t>Type Field (TF): 1</w:t>
            </w:r>
          </w:p>
          <w:p w14:paraId="1C52F4AF" w14:textId="77777777" w:rsidR="00844886" w:rsidRPr="00F511A5" w:rsidRDefault="00844886" w:rsidP="007E39E8">
            <w:pPr>
              <w:pStyle w:val="TAL"/>
            </w:pPr>
            <w:r w:rsidRPr="00F511A5">
              <w:t>Version ID: 00</w:t>
            </w:r>
          </w:p>
          <w:p w14:paraId="35818DE7" w14:textId="77777777" w:rsidR="00844886" w:rsidRPr="00F511A5" w:rsidRDefault="00844886" w:rsidP="007E39E8">
            <w:pPr>
              <w:pStyle w:val="TAL"/>
            </w:pPr>
            <w:r w:rsidRPr="00F511A5">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462DB6D3" w14:textId="77777777" w:rsidR="00844886" w:rsidRPr="00F511A5" w:rsidRDefault="00844886" w:rsidP="007E39E8">
            <w:pPr>
              <w:pStyle w:val="TAL"/>
            </w:pPr>
          </w:p>
        </w:tc>
      </w:tr>
    </w:tbl>
    <w:p w14:paraId="3A391057" w14:textId="77777777" w:rsidR="00844886" w:rsidRPr="00F511A5" w:rsidRDefault="00844886" w:rsidP="00844886"/>
    <w:p w14:paraId="3A349FD0" w14:textId="77777777" w:rsidR="00844886" w:rsidRPr="00F511A5" w:rsidRDefault="00844886" w:rsidP="00844886">
      <w:pPr>
        <w:pStyle w:val="TH"/>
      </w:pPr>
      <w:r w:rsidRPr="00F511A5">
        <w:t>Table 9.1.9.1.3.3-</w:t>
      </w:r>
      <w:r w:rsidRPr="00F511A5">
        <w:rPr>
          <w:lang w:eastAsia="zh-CN"/>
        </w:rPr>
        <w:t>4</w:t>
      </w:r>
      <w:r w:rsidRPr="00F511A5">
        <w:t xml:space="preserve">: </w:t>
      </w:r>
      <w:r w:rsidRPr="00F511A5">
        <w:rPr>
          <w:rFonts w:eastAsia="Cambria Math"/>
          <w:kern w:val="2"/>
          <w:szCs w:val="18"/>
        </w:rPr>
        <w:t xml:space="preserve">REGISTRATION ACCEPT </w:t>
      </w:r>
      <w:r w:rsidRPr="00F511A5">
        <w:t>(Step 12, Table 9.1.9.1.3.2-1)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44886" w:rsidRPr="00F511A5" w14:paraId="31AE3C07"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0FE3CFF9" w14:textId="77777777" w:rsidR="00844886" w:rsidRPr="00F511A5" w:rsidRDefault="00844886" w:rsidP="007E39E8">
            <w:pPr>
              <w:pStyle w:val="TAL"/>
            </w:pPr>
            <w:r w:rsidRPr="00F511A5">
              <w:t xml:space="preserve">Derivation path: TS 38.508-1 [4], Table </w:t>
            </w:r>
            <w:r w:rsidRPr="00F511A5">
              <w:rPr>
                <w:rFonts w:cs="Arial"/>
                <w:bCs/>
              </w:rPr>
              <w:t>4.7.1-7</w:t>
            </w:r>
          </w:p>
        </w:tc>
      </w:tr>
      <w:tr w:rsidR="00844886" w:rsidRPr="00F511A5" w14:paraId="0C9819E8"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0441B7B5" w14:textId="77777777" w:rsidR="00844886" w:rsidRPr="00F511A5" w:rsidRDefault="00844886"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8314217" w14:textId="77777777" w:rsidR="00844886" w:rsidRPr="00F511A5" w:rsidRDefault="00844886"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44C1540E" w14:textId="77777777" w:rsidR="00844886" w:rsidRPr="00F511A5" w:rsidRDefault="00844886"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47C285E9" w14:textId="77777777" w:rsidR="00844886" w:rsidRPr="00F511A5" w:rsidRDefault="00844886" w:rsidP="007E39E8">
            <w:pPr>
              <w:pStyle w:val="TAH"/>
            </w:pPr>
            <w:r w:rsidRPr="00F511A5">
              <w:t>Condition</w:t>
            </w:r>
          </w:p>
        </w:tc>
      </w:tr>
      <w:tr w:rsidR="00844886" w:rsidRPr="00F511A5" w14:paraId="37A80F0B" w14:textId="77777777" w:rsidTr="007E39E8">
        <w:tc>
          <w:tcPr>
            <w:tcW w:w="4517" w:type="dxa"/>
            <w:tcBorders>
              <w:top w:val="single" w:sz="4" w:space="0" w:color="auto"/>
              <w:left w:val="single" w:sz="4" w:space="0" w:color="auto"/>
              <w:bottom w:val="single" w:sz="4" w:space="0" w:color="auto"/>
              <w:right w:val="single" w:sz="4" w:space="0" w:color="auto"/>
            </w:tcBorders>
          </w:tcPr>
          <w:p w14:paraId="4226A017" w14:textId="77777777" w:rsidR="00844886" w:rsidRPr="00F511A5" w:rsidRDefault="00844886"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5ED85EC8" w14:textId="33846294" w:rsidR="00844886" w:rsidRPr="00F511A5" w:rsidRDefault="00844886" w:rsidP="007E39E8">
            <w:pPr>
              <w:pStyle w:val="TAL"/>
            </w:pPr>
            <w:r w:rsidRPr="00F511A5">
              <w:t>‘01000000000020’</w:t>
            </w:r>
            <w:ins w:id="11" w:author="Huawei" w:date="2022-11-04T11:47:00Z">
              <w:r>
                <w:t>O</w:t>
              </w:r>
            </w:ins>
            <w:del w:id="12" w:author="Huawei" w:date="2022-11-04T11:47:00Z">
              <w:r w:rsidRPr="00F511A5" w:rsidDel="00844886">
                <w:delText>H</w:delText>
              </w:r>
            </w:del>
          </w:p>
        </w:tc>
        <w:tc>
          <w:tcPr>
            <w:tcW w:w="1843" w:type="dxa"/>
            <w:tcBorders>
              <w:top w:val="single" w:sz="4" w:space="0" w:color="auto"/>
              <w:left w:val="single" w:sz="4" w:space="0" w:color="auto"/>
              <w:bottom w:val="single" w:sz="4" w:space="0" w:color="auto"/>
              <w:right w:val="single" w:sz="4" w:space="0" w:color="auto"/>
            </w:tcBorders>
          </w:tcPr>
          <w:p w14:paraId="2DB902FD" w14:textId="77777777" w:rsidR="00844886" w:rsidRPr="00F511A5" w:rsidRDefault="00844886" w:rsidP="007E39E8">
            <w:pPr>
              <w:pStyle w:val="TAL"/>
            </w:pPr>
            <w:r w:rsidRPr="00F511A5">
              <w:t>Type Field (TF): 1</w:t>
            </w:r>
          </w:p>
          <w:p w14:paraId="2DB45FB4" w14:textId="77777777" w:rsidR="00844886" w:rsidRPr="00F511A5" w:rsidRDefault="00844886" w:rsidP="007E39E8">
            <w:pPr>
              <w:pStyle w:val="TAL"/>
            </w:pPr>
            <w:r w:rsidRPr="00F511A5">
              <w:t>Version ID: 00</w:t>
            </w:r>
          </w:p>
          <w:p w14:paraId="7BC85447" w14:textId="77777777" w:rsidR="00844886" w:rsidRPr="00F511A5" w:rsidRDefault="00844886" w:rsidP="007E39E8">
            <w:pPr>
              <w:pStyle w:val="TAL"/>
            </w:pPr>
            <w:r w:rsidRPr="00F511A5">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4F562A78" w14:textId="77777777" w:rsidR="00844886" w:rsidRPr="00F511A5" w:rsidRDefault="00844886" w:rsidP="007E39E8">
            <w:pPr>
              <w:pStyle w:val="TAL"/>
            </w:pPr>
          </w:p>
        </w:tc>
      </w:tr>
    </w:tbl>
    <w:p w14:paraId="4555DD7B" w14:textId="77777777" w:rsidR="00844886" w:rsidRPr="00F511A5" w:rsidRDefault="00844886" w:rsidP="00844886"/>
    <w:p w14:paraId="0A1E9247" w14:textId="77777777" w:rsidR="00844886" w:rsidRPr="00F511A5" w:rsidRDefault="00844886" w:rsidP="00844886">
      <w:pPr>
        <w:pStyle w:val="TH"/>
      </w:pPr>
      <w:r w:rsidRPr="00F511A5">
        <w:t xml:space="preserve">Table 9.1.9.1.3.3-5: </w:t>
      </w:r>
      <w:r w:rsidRPr="00F511A5">
        <w:rPr>
          <w:rFonts w:eastAsia="Cambria Math"/>
          <w:kern w:val="2"/>
          <w:szCs w:val="18"/>
        </w:rPr>
        <w:t xml:space="preserve">REGISTRATION REQUEST </w:t>
      </w:r>
      <w:r w:rsidRPr="00F511A5">
        <w:t>(Step 20, Table 9.1.9.1.3.2-1)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44886" w:rsidRPr="00F511A5" w14:paraId="58FEDFFD"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51DE520F" w14:textId="77777777" w:rsidR="00844886" w:rsidRPr="00F511A5" w:rsidRDefault="00844886" w:rsidP="007E39E8">
            <w:pPr>
              <w:pStyle w:val="TAL"/>
            </w:pPr>
            <w:r w:rsidRPr="00F511A5">
              <w:t xml:space="preserve">Derivation path: TS 38.508-1 [4], Table </w:t>
            </w:r>
            <w:r w:rsidRPr="00F511A5">
              <w:rPr>
                <w:rFonts w:cs="Arial"/>
                <w:bCs/>
              </w:rPr>
              <w:t>4.7.1-6</w:t>
            </w:r>
          </w:p>
        </w:tc>
      </w:tr>
      <w:tr w:rsidR="00844886" w:rsidRPr="00F511A5" w14:paraId="44F738B4"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44E3E53F" w14:textId="77777777" w:rsidR="00844886" w:rsidRPr="00F511A5" w:rsidRDefault="00844886"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5DE70C9" w14:textId="77777777" w:rsidR="00844886" w:rsidRPr="00F511A5" w:rsidRDefault="00844886"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7199B31F" w14:textId="77777777" w:rsidR="00844886" w:rsidRPr="00F511A5" w:rsidRDefault="00844886"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30799FE1" w14:textId="77777777" w:rsidR="00844886" w:rsidRPr="00F511A5" w:rsidRDefault="00844886" w:rsidP="007E39E8">
            <w:pPr>
              <w:pStyle w:val="TAH"/>
            </w:pPr>
            <w:r w:rsidRPr="00F511A5">
              <w:t>Condition</w:t>
            </w:r>
          </w:p>
        </w:tc>
      </w:tr>
      <w:tr w:rsidR="00844886" w:rsidRPr="00F511A5" w14:paraId="3470B8D3" w14:textId="77777777" w:rsidTr="007E39E8">
        <w:tc>
          <w:tcPr>
            <w:tcW w:w="4517" w:type="dxa"/>
            <w:tcBorders>
              <w:top w:val="single" w:sz="4" w:space="0" w:color="auto"/>
              <w:left w:val="single" w:sz="4" w:space="0" w:color="auto"/>
              <w:bottom w:val="single" w:sz="4" w:space="0" w:color="auto"/>
              <w:right w:val="single" w:sz="4" w:space="0" w:color="auto"/>
            </w:tcBorders>
          </w:tcPr>
          <w:p w14:paraId="5B47338C" w14:textId="77777777" w:rsidR="00844886" w:rsidRPr="00F511A5" w:rsidRDefault="00844886"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559159C0" w14:textId="77777777" w:rsidR="00844886" w:rsidRPr="00F511A5" w:rsidRDefault="00844886" w:rsidP="007E39E8">
            <w:pPr>
              <w:pStyle w:val="TAL"/>
            </w:pPr>
            <w:r w:rsidRPr="00F511A5">
              <w:t>'00000010'B</w:t>
            </w:r>
          </w:p>
        </w:tc>
        <w:tc>
          <w:tcPr>
            <w:tcW w:w="1843" w:type="dxa"/>
            <w:tcBorders>
              <w:top w:val="single" w:sz="4" w:space="0" w:color="auto"/>
              <w:left w:val="single" w:sz="4" w:space="0" w:color="auto"/>
              <w:bottom w:val="single" w:sz="4" w:space="0" w:color="auto"/>
              <w:right w:val="single" w:sz="4" w:space="0" w:color="auto"/>
            </w:tcBorders>
          </w:tcPr>
          <w:p w14:paraId="442CF710" w14:textId="77777777" w:rsidR="00844886" w:rsidRPr="00F511A5" w:rsidRDefault="00844886" w:rsidP="007E39E8">
            <w:pPr>
              <w:pStyle w:val="TAL"/>
            </w:pPr>
            <w:r w:rsidRPr="00F511A5">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0C0EF243" w14:textId="77777777" w:rsidR="00844886" w:rsidRPr="00F511A5" w:rsidRDefault="00844886" w:rsidP="007E39E8">
            <w:pPr>
              <w:pStyle w:val="TAL"/>
            </w:pPr>
          </w:p>
        </w:tc>
      </w:tr>
      <w:tr w:rsidR="00844886" w:rsidRPr="00F511A5" w14:paraId="32289EB8" w14:textId="77777777" w:rsidTr="007E39E8">
        <w:tc>
          <w:tcPr>
            <w:tcW w:w="4517" w:type="dxa"/>
            <w:tcBorders>
              <w:top w:val="single" w:sz="4" w:space="0" w:color="auto"/>
              <w:left w:val="single" w:sz="4" w:space="0" w:color="auto"/>
              <w:bottom w:val="single" w:sz="4" w:space="0" w:color="auto"/>
              <w:right w:val="single" w:sz="4" w:space="0" w:color="auto"/>
            </w:tcBorders>
          </w:tcPr>
          <w:p w14:paraId="636F513D" w14:textId="77777777" w:rsidR="00844886" w:rsidRPr="00F511A5" w:rsidRDefault="00844886" w:rsidP="007E39E8">
            <w:pPr>
              <w:pStyle w:val="TAL"/>
              <w:rPr>
                <w:rFonts w:cs="Arial"/>
                <w:szCs w:val="18"/>
              </w:rPr>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408C8227" w14:textId="1BC36EF5" w:rsidR="00844886" w:rsidRPr="00F511A5" w:rsidRDefault="00844886" w:rsidP="007E39E8">
            <w:pPr>
              <w:pStyle w:val="TAL"/>
            </w:pPr>
            <w:r w:rsidRPr="00F511A5">
              <w:t>‘010000000020’</w:t>
            </w:r>
            <w:ins w:id="13" w:author="Huawei" w:date="2022-11-04T11:46:00Z">
              <w:r>
                <w:t>O</w:t>
              </w:r>
            </w:ins>
            <w:del w:id="14" w:author="Huawei" w:date="2022-11-04T11:46:00Z">
              <w:r w:rsidRPr="00F511A5" w:rsidDel="00844886">
                <w:delText>H</w:delText>
              </w:r>
            </w:del>
          </w:p>
        </w:tc>
        <w:tc>
          <w:tcPr>
            <w:tcW w:w="1843" w:type="dxa"/>
            <w:tcBorders>
              <w:top w:val="single" w:sz="4" w:space="0" w:color="auto"/>
              <w:left w:val="single" w:sz="4" w:space="0" w:color="auto"/>
              <w:bottom w:val="single" w:sz="4" w:space="0" w:color="auto"/>
              <w:right w:val="single" w:sz="4" w:space="0" w:color="auto"/>
            </w:tcBorders>
          </w:tcPr>
          <w:p w14:paraId="6969E8B5" w14:textId="77777777" w:rsidR="00844886" w:rsidRPr="00F511A5" w:rsidRDefault="00844886" w:rsidP="007E39E8">
            <w:pPr>
              <w:pStyle w:val="TAL"/>
            </w:pPr>
            <w:r w:rsidRPr="00F511A5">
              <w:t>Type Field (TF): 1</w:t>
            </w:r>
          </w:p>
          <w:p w14:paraId="1F116017" w14:textId="77777777" w:rsidR="00844886" w:rsidRPr="00F511A5" w:rsidRDefault="00844886" w:rsidP="007E39E8">
            <w:pPr>
              <w:pStyle w:val="TAL"/>
            </w:pPr>
            <w:r w:rsidRPr="00F511A5">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78A02140" w14:textId="77777777" w:rsidR="00844886" w:rsidRPr="00F511A5" w:rsidRDefault="00844886" w:rsidP="007E39E8">
            <w:pPr>
              <w:pStyle w:val="TAL"/>
            </w:pPr>
          </w:p>
        </w:tc>
      </w:tr>
    </w:tbl>
    <w:p w14:paraId="5B5DC618" w14:textId="77777777" w:rsidR="00844886" w:rsidRPr="00F511A5" w:rsidRDefault="00844886" w:rsidP="00844886"/>
    <w:p w14:paraId="7A089234" w14:textId="77777777" w:rsidR="00844886" w:rsidRPr="00844886" w:rsidRDefault="00844886" w:rsidP="00844886"/>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49AAA" w14:textId="77777777" w:rsidR="00805208" w:rsidRDefault="00805208">
      <w:r>
        <w:separator/>
      </w:r>
    </w:p>
  </w:endnote>
  <w:endnote w:type="continuationSeparator" w:id="0">
    <w:p w14:paraId="32462A53" w14:textId="77777777" w:rsidR="00805208" w:rsidRDefault="00805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6FB6A" w14:textId="77777777" w:rsidR="00805208" w:rsidRDefault="00805208">
      <w:r>
        <w:separator/>
      </w:r>
    </w:p>
  </w:footnote>
  <w:footnote w:type="continuationSeparator" w:id="0">
    <w:p w14:paraId="753C46B0" w14:textId="77777777" w:rsidR="00805208" w:rsidRDefault="00805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1424" w:rsidRDefault="00351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351424" w:rsidRDefault="0035142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351424" w:rsidRDefault="0035142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351424" w:rsidRDefault="003514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3"/>
  </w:num>
  <w:num w:numId="4">
    <w:abstractNumId w:val="32"/>
  </w:num>
  <w:num w:numId="5">
    <w:abstractNumId w:val="18"/>
  </w:num>
  <w:num w:numId="6">
    <w:abstractNumId w:val="13"/>
  </w:num>
  <w:num w:numId="7">
    <w:abstractNumId w:val="30"/>
  </w:num>
  <w:num w:numId="8">
    <w:abstractNumId w:val="37"/>
  </w:num>
  <w:num w:numId="9">
    <w:abstractNumId w:val="7"/>
  </w:num>
  <w:num w:numId="10">
    <w:abstractNumId w:val="34"/>
  </w:num>
  <w:num w:numId="11">
    <w:abstractNumId w:val="23"/>
  </w:num>
  <w:num w:numId="12">
    <w:abstractNumId w:val="26"/>
  </w:num>
  <w:num w:numId="13">
    <w:abstractNumId w:val="29"/>
  </w:num>
  <w:num w:numId="14">
    <w:abstractNumId w:val="11"/>
  </w:num>
  <w:num w:numId="15">
    <w:abstractNumId w:val="36"/>
  </w:num>
  <w:num w:numId="16">
    <w:abstractNumId w:val="12"/>
  </w:num>
  <w:num w:numId="17">
    <w:abstractNumId w:val="14"/>
  </w:num>
  <w:num w:numId="18">
    <w:abstractNumId w:val="3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1"/>
  </w:num>
  <w:num w:numId="21">
    <w:abstractNumId w:val="6"/>
  </w:num>
  <w:num w:numId="22">
    <w:abstractNumId w:val="5"/>
  </w:num>
  <w:num w:numId="23">
    <w:abstractNumId w:val="19"/>
  </w:num>
  <w:num w:numId="24">
    <w:abstractNumId w:val="22"/>
  </w:num>
  <w:num w:numId="25">
    <w:abstractNumId w:val="16"/>
  </w:num>
  <w:num w:numId="26">
    <w:abstractNumId w:val="28"/>
  </w:num>
  <w:num w:numId="27">
    <w:abstractNumId w:val="0"/>
  </w:num>
  <w:num w:numId="28">
    <w:abstractNumId w:val="15"/>
  </w:num>
  <w:num w:numId="29">
    <w:abstractNumId w:val="10"/>
  </w:num>
  <w:num w:numId="30">
    <w:abstractNumId w:val="25"/>
  </w:num>
  <w:num w:numId="31">
    <w:abstractNumId w:val="24"/>
  </w:num>
  <w:num w:numId="32">
    <w:abstractNumId w:val="21"/>
  </w:num>
  <w:num w:numId="33">
    <w:abstractNumId w:val="9"/>
  </w:num>
  <w:num w:numId="34">
    <w:abstractNumId w:val="33"/>
  </w:num>
  <w:num w:numId="35">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72777"/>
    <w:rsid w:val="000A6394"/>
    <w:rsid w:val="000B7591"/>
    <w:rsid w:val="000B7FED"/>
    <w:rsid w:val="000C038A"/>
    <w:rsid w:val="000C03CA"/>
    <w:rsid w:val="000C0D50"/>
    <w:rsid w:val="000C6598"/>
    <w:rsid w:val="000D2BCF"/>
    <w:rsid w:val="000D44B3"/>
    <w:rsid w:val="000E58BA"/>
    <w:rsid w:val="00125A5C"/>
    <w:rsid w:val="001365CC"/>
    <w:rsid w:val="00145D43"/>
    <w:rsid w:val="00172D87"/>
    <w:rsid w:val="00192C46"/>
    <w:rsid w:val="00197706"/>
    <w:rsid w:val="001A08B3"/>
    <w:rsid w:val="001A2CA0"/>
    <w:rsid w:val="001A7B60"/>
    <w:rsid w:val="001B52F0"/>
    <w:rsid w:val="001B7A65"/>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51424"/>
    <w:rsid w:val="003604BB"/>
    <w:rsid w:val="003609EF"/>
    <w:rsid w:val="0036231A"/>
    <w:rsid w:val="00370668"/>
    <w:rsid w:val="00374DD4"/>
    <w:rsid w:val="00383A30"/>
    <w:rsid w:val="003915D4"/>
    <w:rsid w:val="00397E26"/>
    <w:rsid w:val="003A6816"/>
    <w:rsid w:val="003B7525"/>
    <w:rsid w:val="003D4FF2"/>
    <w:rsid w:val="003D64DE"/>
    <w:rsid w:val="003E1A36"/>
    <w:rsid w:val="003E726F"/>
    <w:rsid w:val="004051F1"/>
    <w:rsid w:val="00410371"/>
    <w:rsid w:val="004242F1"/>
    <w:rsid w:val="0044385F"/>
    <w:rsid w:val="004959C0"/>
    <w:rsid w:val="004B1E47"/>
    <w:rsid w:val="004B75B7"/>
    <w:rsid w:val="004E1D6B"/>
    <w:rsid w:val="004E6C8C"/>
    <w:rsid w:val="0051580D"/>
    <w:rsid w:val="0053295C"/>
    <w:rsid w:val="00543BE0"/>
    <w:rsid w:val="00546BA3"/>
    <w:rsid w:val="00547111"/>
    <w:rsid w:val="00592D74"/>
    <w:rsid w:val="00596108"/>
    <w:rsid w:val="005E2C44"/>
    <w:rsid w:val="005E4644"/>
    <w:rsid w:val="005F7251"/>
    <w:rsid w:val="0062004F"/>
    <w:rsid w:val="00621188"/>
    <w:rsid w:val="006257ED"/>
    <w:rsid w:val="006620F1"/>
    <w:rsid w:val="00665C47"/>
    <w:rsid w:val="00695808"/>
    <w:rsid w:val="006A4159"/>
    <w:rsid w:val="006B46FB"/>
    <w:rsid w:val="006E21FB"/>
    <w:rsid w:val="00700925"/>
    <w:rsid w:val="00701E8F"/>
    <w:rsid w:val="007021BA"/>
    <w:rsid w:val="00707E2E"/>
    <w:rsid w:val="007176FF"/>
    <w:rsid w:val="00725478"/>
    <w:rsid w:val="0073076D"/>
    <w:rsid w:val="00731B44"/>
    <w:rsid w:val="0074012A"/>
    <w:rsid w:val="0076364E"/>
    <w:rsid w:val="007713D4"/>
    <w:rsid w:val="00776D09"/>
    <w:rsid w:val="00792342"/>
    <w:rsid w:val="007931C3"/>
    <w:rsid w:val="007977A8"/>
    <w:rsid w:val="007B3A9C"/>
    <w:rsid w:val="007B512A"/>
    <w:rsid w:val="007C2097"/>
    <w:rsid w:val="007C68B8"/>
    <w:rsid w:val="007D6A07"/>
    <w:rsid w:val="007F7259"/>
    <w:rsid w:val="008040A8"/>
    <w:rsid w:val="00805208"/>
    <w:rsid w:val="00825FD1"/>
    <w:rsid w:val="008279FA"/>
    <w:rsid w:val="00844886"/>
    <w:rsid w:val="008577C8"/>
    <w:rsid w:val="008626E7"/>
    <w:rsid w:val="00870EE7"/>
    <w:rsid w:val="00885FC7"/>
    <w:rsid w:val="008863B9"/>
    <w:rsid w:val="008A45A6"/>
    <w:rsid w:val="008B1C9F"/>
    <w:rsid w:val="008B764B"/>
    <w:rsid w:val="008E3A93"/>
    <w:rsid w:val="008F3789"/>
    <w:rsid w:val="008F39A7"/>
    <w:rsid w:val="008F686C"/>
    <w:rsid w:val="008F6FE6"/>
    <w:rsid w:val="009148DE"/>
    <w:rsid w:val="00941E30"/>
    <w:rsid w:val="00952605"/>
    <w:rsid w:val="00953C18"/>
    <w:rsid w:val="009777D9"/>
    <w:rsid w:val="00991B88"/>
    <w:rsid w:val="009A5753"/>
    <w:rsid w:val="009A579D"/>
    <w:rsid w:val="009B2CA8"/>
    <w:rsid w:val="009C699F"/>
    <w:rsid w:val="009E3297"/>
    <w:rsid w:val="009F734F"/>
    <w:rsid w:val="00A219F0"/>
    <w:rsid w:val="00A246B6"/>
    <w:rsid w:val="00A35A4C"/>
    <w:rsid w:val="00A4198A"/>
    <w:rsid w:val="00A47E70"/>
    <w:rsid w:val="00A50CF0"/>
    <w:rsid w:val="00A639A7"/>
    <w:rsid w:val="00A7671C"/>
    <w:rsid w:val="00A9083C"/>
    <w:rsid w:val="00A95D58"/>
    <w:rsid w:val="00AA2CBC"/>
    <w:rsid w:val="00AC5820"/>
    <w:rsid w:val="00AD1CD8"/>
    <w:rsid w:val="00AE6909"/>
    <w:rsid w:val="00B03EAA"/>
    <w:rsid w:val="00B104C8"/>
    <w:rsid w:val="00B10DB2"/>
    <w:rsid w:val="00B13933"/>
    <w:rsid w:val="00B258BB"/>
    <w:rsid w:val="00B33BD4"/>
    <w:rsid w:val="00B4154D"/>
    <w:rsid w:val="00B57063"/>
    <w:rsid w:val="00B67B97"/>
    <w:rsid w:val="00B77D10"/>
    <w:rsid w:val="00B93FF4"/>
    <w:rsid w:val="00B968C8"/>
    <w:rsid w:val="00BA070B"/>
    <w:rsid w:val="00BA3EC5"/>
    <w:rsid w:val="00BA51D9"/>
    <w:rsid w:val="00BB5DFC"/>
    <w:rsid w:val="00BD279D"/>
    <w:rsid w:val="00BD5D1F"/>
    <w:rsid w:val="00BD6BB8"/>
    <w:rsid w:val="00BF33B0"/>
    <w:rsid w:val="00BF7B0B"/>
    <w:rsid w:val="00C307B7"/>
    <w:rsid w:val="00C42F17"/>
    <w:rsid w:val="00C66BA2"/>
    <w:rsid w:val="00C95985"/>
    <w:rsid w:val="00CC2444"/>
    <w:rsid w:val="00CC4BDF"/>
    <w:rsid w:val="00CC5026"/>
    <w:rsid w:val="00CC68D0"/>
    <w:rsid w:val="00CF0284"/>
    <w:rsid w:val="00CF04C2"/>
    <w:rsid w:val="00D021A8"/>
    <w:rsid w:val="00D03F9A"/>
    <w:rsid w:val="00D06D51"/>
    <w:rsid w:val="00D17A4E"/>
    <w:rsid w:val="00D24991"/>
    <w:rsid w:val="00D35F56"/>
    <w:rsid w:val="00D37E8C"/>
    <w:rsid w:val="00D50255"/>
    <w:rsid w:val="00D63C40"/>
    <w:rsid w:val="00D63E2A"/>
    <w:rsid w:val="00D66520"/>
    <w:rsid w:val="00D71D65"/>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8298A"/>
    <w:rsid w:val="00E95E8C"/>
    <w:rsid w:val="00EA7C92"/>
    <w:rsid w:val="00EB09B7"/>
    <w:rsid w:val="00EB2307"/>
    <w:rsid w:val="00EC3DB4"/>
    <w:rsid w:val="00ED4E36"/>
    <w:rsid w:val="00EE7D7C"/>
    <w:rsid w:val="00F25D98"/>
    <w:rsid w:val="00F27C3A"/>
    <w:rsid w:val="00F300FB"/>
    <w:rsid w:val="00F47974"/>
    <w:rsid w:val="00F553EB"/>
    <w:rsid w:val="00F80B44"/>
    <w:rsid w:val="00F87598"/>
    <w:rsid w:val="00F93E76"/>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C8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F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620F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6620F1"/>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1">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D2525-9EDC-45D0-9813-94881AC0B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1428</Words>
  <Characters>8145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2022-11-03T09:44:00Z</dcterms:created>
  <dcterms:modified xsi:type="dcterms:W3CDTF">2022-11-05T06:27:00Z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(3)NEIw6rU9K5zJU317RoGuvJLDo5wM56hTCX86C5YkdWAv7DowYKH4IGk5DTM08yKUtlVci0fb
Erlq9ZWpc71mNgckIeI/3dCP+Uoochgk3Vi2LUSUmGW5BaEfuUPzQ2H7jgXqnqg7eWCkR3e5
rughYdEyEldoUDIlgXAcRPlPY9lDu412JoS3kiwTZhC+409ostP3in6rDuRHYY3a1zW8A7Bt
ry3X2m79b8jKlInXJY</vt:lpwstr>
  </property>
  <property fmtid="{D5CDD505-2E9C-101B-9397-08002B2CF9AE}" pid="22" name="_2015_ms_pID_7253431">
    <vt:lpwstr>J4XSRhIjRcUkaqfOfV/lc8VLCniUQUgw8VMP5qBGa9S7Dm+UBTGlQ6
CkAkXYCGBeNf9XOXMmvwBMEZisk00M/vwReTp53yyHGdQi++ZN6iaT54Njc6jQBWcEydOpbA
v6/IQ6N2yyfOeJZkAVwahpmTio2WNiQQK7Ar77M5jpzu+Cc0ikuK1vdReX5hzk3ayrb7nK8x
/wAbEDWn2IJ6Dk0et68r+flO3wMNjPp6vAqF</vt:lpwstr>
  </property>
  <property fmtid="{D5CDD505-2E9C-101B-9397-08002B2CF9AE}" pid="23" name="_2015_ms_pID_7253432">
    <vt:lpwstr>VKWHlSsmgg3GOCImWG5OPz4=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1667624066</vt:lpwstr>
  </property>
</Properties>
</file>